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宋体"/>
          <w:b/>
          <w:sz w:val="36"/>
          <w:szCs w:val="36"/>
        </w:rPr>
      </w:pPr>
    </w:p>
    <w:p>
      <w:pPr>
        <w:spacing w:line="500" w:lineRule="exact"/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关于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2024年</w:t>
      </w:r>
      <w:r>
        <w:rPr>
          <w:rFonts w:hint="eastAsia" w:ascii="宋体" w:hAnsi="宋体"/>
          <w:b/>
          <w:sz w:val="36"/>
          <w:szCs w:val="36"/>
        </w:rPr>
        <w:t>高校中青年教师培养行动项目</w:t>
      </w:r>
    </w:p>
    <w:p>
      <w:pPr>
        <w:spacing w:line="500" w:lineRule="exact"/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申报材料的补充说明</w:t>
      </w:r>
    </w:p>
    <w:p>
      <w:pPr>
        <w:spacing w:line="500" w:lineRule="exact"/>
        <w:rPr>
          <w:sz w:val="28"/>
          <w:szCs w:val="28"/>
        </w:rPr>
      </w:pPr>
    </w:p>
    <w:p>
      <w:pPr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各教学单位以及有关申报人员：</w:t>
      </w:r>
    </w:p>
    <w:p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为确保我校提交申报材料时顺利通过省教育厅的审核，现对申报材料做以下几点补充说明，请各教学单位及有关申报人员务必认真阅读以下内容：</w:t>
      </w:r>
    </w:p>
    <w:p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一、申报材料须由教学单位统一报送，不接收教师个人申报的任何纸质及电子材料。</w:t>
      </w:r>
    </w:p>
    <w:p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二、教学单位需要提交的材料</w:t>
      </w:r>
    </w:p>
    <w:p>
      <w:pPr>
        <w:ind w:firstLine="560" w:firstLineChars="200"/>
        <w:rPr>
          <w:rFonts w:ascii="黑体" w:hAnsi="黑体" w:eastAsia="黑体"/>
          <w:color w:val="FF0000"/>
          <w:sz w:val="28"/>
          <w:szCs w:val="28"/>
        </w:rPr>
      </w:pPr>
      <w:r>
        <w:rPr>
          <w:rFonts w:hint="eastAsia" w:ascii="黑体" w:hAnsi="黑体" w:eastAsia="黑体"/>
          <w:color w:val="FF0000"/>
          <w:sz w:val="28"/>
          <w:szCs w:val="28"/>
        </w:rPr>
        <w:t>此次申报材料只提供电子材料，具体如下：</w:t>
      </w:r>
    </w:p>
    <w:p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</w:t>
      </w:r>
      <w:r>
        <w:rPr>
          <w:rFonts w:hint="eastAsia" w:eastAsia="仿宋_GB2312"/>
          <w:sz w:val="28"/>
          <w:szCs w:val="28"/>
        </w:rPr>
        <w:t>教学单位推荐报告扫描件。</w:t>
      </w:r>
    </w:p>
    <w:p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</w:t>
      </w:r>
      <w:r>
        <w:rPr>
          <w:rFonts w:hint="eastAsia" w:eastAsia="仿宋_GB2312"/>
          <w:sz w:val="28"/>
          <w:szCs w:val="28"/>
        </w:rPr>
        <w:t>教师个人申报材料电子版：</w:t>
      </w:r>
    </w:p>
    <w:p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1</w:t>
      </w:r>
      <w:r>
        <w:rPr>
          <w:rFonts w:hint="eastAsia" w:eastAsia="仿宋_GB2312"/>
          <w:sz w:val="28"/>
          <w:szCs w:val="28"/>
        </w:rPr>
        <w:t>）申报项目对应的《申请表》</w:t>
      </w:r>
      <w:r>
        <w:rPr>
          <w:rFonts w:eastAsia="仿宋_GB2312"/>
          <w:sz w:val="28"/>
          <w:szCs w:val="28"/>
        </w:rPr>
        <w:t>Word</w:t>
      </w:r>
      <w:r>
        <w:rPr>
          <w:rFonts w:hint="eastAsia" w:eastAsia="仿宋_GB2312"/>
          <w:sz w:val="28"/>
          <w:szCs w:val="28"/>
        </w:rPr>
        <w:t>版，命名为：</w:t>
      </w:r>
    </w:p>
    <w:p>
      <w:pPr>
        <w:ind w:firstLine="560" w:firstLineChars="200"/>
        <w:jc w:val="center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×××项目申请表</w:t>
      </w:r>
      <w:r>
        <w:rPr>
          <w:rFonts w:eastAsia="仿宋_GB2312"/>
          <w:sz w:val="28"/>
          <w:szCs w:val="28"/>
        </w:rPr>
        <w:t>+</w:t>
      </w:r>
      <w:r>
        <w:rPr>
          <w:rFonts w:hint="eastAsia" w:eastAsia="仿宋_GB2312"/>
          <w:sz w:val="28"/>
          <w:szCs w:val="28"/>
        </w:rPr>
        <w:t>姓名</w:t>
      </w:r>
    </w:p>
    <w:p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</w:t>
      </w:r>
      <w:r>
        <w:rPr>
          <w:rFonts w:hint="eastAsia" w:eastAsia="仿宋_GB2312"/>
          <w:sz w:val="28"/>
          <w:szCs w:val="28"/>
        </w:rPr>
        <w:t>）申报项目对应的《汇总表》</w:t>
      </w:r>
      <w:r>
        <w:rPr>
          <w:rFonts w:eastAsia="仿宋_GB2312"/>
          <w:sz w:val="28"/>
          <w:szCs w:val="28"/>
        </w:rPr>
        <w:t>Excel</w:t>
      </w:r>
      <w:r>
        <w:rPr>
          <w:rFonts w:hint="eastAsia" w:eastAsia="仿宋_GB2312"/>
          <w:sz w:val="28"/>
          <w:szCs w:val="28"/>
        </w:rPr>
        <w:t>版，命名为：</w:t>
      </w:r>
    </w:p>
    <w:p>
      <w:pPr>
        <w:ind w:firstLine="560" w:firstLineChars="200"/>
        <w:jc w:val="center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×××项目汇总表</w:t>
      </w:r>
      <w:r>
        <w:rPr>
          <w:rFonts w:eastAsia="仿宋_GB2312"/>
          <w:sz w:val="28"/>
          <w:szCs w:val="28"/>
        </w:rPr>
        <w:t>+</w:t>
      </w:r>
      <w:r>
        <w:rPr>
          <w:rFonts w:hint="eastAsia" w:eastAsia="仿宋_GB2312"/>
          <w:sz w:val="28"/>
          <w:szCs w:val="28"/>
        </w:rPr>
        <w:t>姓名</w:t>
      </w:r>
    </w:p>
    <w:p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3</w:t>
      </w:r>
      <w:r>
        <w:rPr>
          <w:rFonts w:hint="eastAsia" w:eastAsia="仿宋_GB2312"/>
          <w:sz w:val="28"/>
          <w:szCs w:val="28"/>
        </w:rPr>
        <w:t>）申报项目对应的支撑材料</w:t>
      </w:r>
      <w:r>
        <w:rPr>
          <w:rFonts w:eastAsia="仿宋_GB2312"/>
          <w:sz w:val="28"/>
          <w:szCs w:val="28"/>
        </w:rPr>
        <w:t>PDF</w:t>
      </w:r>
      <w:r>
        <w:rPr>
          <w:rFonts w:hint="eastAsia" w:eastAsia="仿宋_GB2312"/>
          <w:sz w:val="28"/>
          <w:szCs w:val="28"/>
        </w:rPr>
        <w:t>版，命名为：</w:t>
      </w:r>
    </w:p>
    <w:p>
      <w:pPr>
        <w:ind w:firstLine="560" w:firstLineChars="200"/>
        <w:jc w:val="center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×××项目支撑材料</w:t>
      </w:r>
      <w:r>
        <w:rPr>
          <w:rFonts w:eastAsia="仿宋_GB2312"/>
          <w:sz w:val="28"/>
          <w:szCs w:val="28"/>
        </w:rPr>
        <w:t>+</w:t>
      </w:r>
      <w:r>
        <w:rPr>
          <w:rFonts w:hint="eastAsia" w:eastAsia="仿宋_GB2312"/>
          <w:sz w:val="28"/>
          <w:szCs w:val="28"/>
        </w:rPr>
        <w:t>姓名</w:t>
      </w:r>
    </w:p>
    <w:p>
      <w:pPr>
        <w:shd w:val="clear" w:color="auto" w:fill="FFFFFF"/>
        <w:ind w:firstLine="548" w:firstLineChars="196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备注：支撑材料指是与申报人有关的各类证件、证书以及其它各类业绩成果（项目、论文、论著、专利、奖励）等，具体内容要求见《支撑材料制作模板》中的</w:t>
      </w:r>
      <w:r>
        <w:rPr>
          <w:rFonts w:hint="eastAsia" w:ascii="黑体" w:eastAsia="黑体"/>
          <w:color w:val="FF0000"/>
          <w:sz w:val="28"/>
          <w:szCs w:val="28"/>
        </w:rPr>
        <w:t>目录</w:t>
      </w:r>
      <w:r>
        <w:rPr>
          <w:rFonts w:hint="eastAsia" w:eastAsia="仿宋_GB2312"/>
          <w:sz w:val="28"/>
          <w:szCs w:val="28"/>
        </w:rPr>
        <w:t>。</w:t>
      </w:r>
    </w:p>
    <w:p>
      <w:pPr>
        <w:shd w:val="clear" w:color="auto" w:fill="FFFFFF"/>
        <w:ind w:firstLine="548" w:firstLineChars="196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支撑材料要包括封面、目录、页码，扫描分辨率不超过</w:t>
      </w:r>
      <w:r>
        <w:rPr>
          <w:rFonts w:eastAsia="仿宋_GB2312"/>
          <w:sz w:val="28"/>
          <w:szCs w:val="28"/>
        </w:rPr>
        <w:t>300dpi</w:t>
      </w:r>
      <w:r>
        <w:rPr>
          <w:rFonts w:hint="eastAsia" w:eastAsia="仿宋_GB2312"/>
          <w:sz w:val="28"/>
          <w:szCs w:val="28"/>
        </w:rPr>
        <w:t>，文件大小不超过</w:t>
      </w:r>
      <w:r>
        <w:rPr>
          <w:rFonts w:eastAsia="仿宋_GB2312"/>
          <w:sz w:val="28"/>
          <w:szCs w:val="28"/>
        </w:rPr>
        <w:t>20M</w:t>
      </w:r>
      <w:r>
        <w:rPr>
          <w:rFonts w:hint="eastAsia" w:eastAsia="仿宋_GB2312"/>
          <w:color w:val="FF0000"/>
          <w:sz w:val="28"/>
          <w:szCs w:val="28"/>
        </w:rPr>
        <w:t>（</w:t>
      </w:r>
      <w:r>
        <w:rPr>
          <w:rFonts w:hint="eastAsia" w:hAnsi="黑体" w:eastAsia="黑体"/>
          <w:color w:val="FF0000"/>
          <w:sz w:val="28"/>
          <w:szCs w:val="28"/>
        </w:rPr>
        <w:t>凡文件大小超过</w:t>
      </w:r>
      <w:r>
        <w:rPr>
          <w:rFonts w:eastAsia="黑体"/>
          <w:color w:val="FF0000"/>
          <w:sz w:val="28"/>
          <w:szCs w:val="28"/>
        </w:rPr>
        <w:t>20M</w:t>
      </w:r>
      <w:r>
        <w:rPr>
          <w:rFonts w:hint="eastAsia" w:hAnsi="黑体" w:eastAsia="黑体"/>
          <w:color w:val="FF0000"/>
          <w:sz w:val="28"/>
          <w:szCs w:val="28"/>
        </w:rPr>
        <w:t>一律不予受理</w:t>
      </w:r>
      <w:r>
        <w:rPr>
          <w:rFonts w:hint="eastAsia" w:eastAsia="仿宋_GB2312"/>
          <w:sz w:val="28"/>
          <w:szCs w:val="28"/>
        </w:rPr>
        <w:t>）。</w:t>
      </w:r>
    </w:p>
    <w:p>
      <w:pPr>
        <w:shd w:val="clear" w:color="auto" w:fill="FFFFFF"/>
        <w:ind w:firstLine="548" w:firstLineChars="196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支撑材料总页数不做特殊要求，但内容应与申请表保持一致，并做到尽量精简，如发表的论文只提供正文即可（不需要封面、目录及封底）、获批主持的项目只提供批文（不需要申报书或任务书）、参与的项目只提供批文和申报书或任务书（有本人签名的那一页为止）等等。</w:t>
      </w:r>
    </w:p>
    <w:p>
      <w:pPr>
        <w:shd w:val="clear" w:color="auto" w:fill="FFFFFF"/>
        <w:ind w:firstLine="548" w:firstLineChars="196"/>
        <w:rPr>
          <w:rFonts w:eastAsia="黑体"/>
          <w:sz w:val="28"/>
          <w:szCs w:val="28"/>
        </w:rPr>
      </w:pPr>
      <w:r>
        <w:rPr>
          <w:rFonts w:hint="eastAsia" w:hAnsi="黑体" w:eastAsia="黑体"/>
          <w:sz w:val="28"/>
          <w:szCs w:val="28"/>
        </w:rPr>
        <w:t>三、申报电子材料上报要求</w:t>
      </w:r>
    </w:p>
    <w:p>
      <w:pPr>
        <w:shd w:val="clear" w:color="auto" w:fill="FFFFFF"/>
        <w:ind w:firstLine="548" w:firstLineChars="196"/>
        <w:rPr>
          <w:rFonts w:ascii="仿宋_GB2312" w:hAnsi="黑体" w:eastAsia="仿宋_GB2312"/>
          <w:sz w:val="28"/>
          <w:szCs w:val="28"/>
        </w:rPr>
      </w:pPr>
      <w:r>
        <w:rPr>
          <w:rFonts w:ascii="仿宋_GB2312" w:hAnsi="黑体" w:eastAsia="仿宋_GB2312"/>
          <w:sz w:val="28"/>
          <w:szCs w:val="28"/>
        </w:rPr>
        <w:t>1.</w:t>
      </w:r>
      <w:r>
        <w:rPr>
          <w:rFonts w:hint="eastAsia" w:ascii="仿宋_GB2312" w:hAnsi="黑体" w:eastAsia="仿宋_GB2312"/>
          <w:sz w:val="28"/>
          <w:szCs w:val="28"/>
        </w:rPr>
        <w:t>工作人员对</w:t>
      </w:r>
      <w:bookmarkStart w:id="0" w:name="_GoBack"/>
      <w:bookmarkEnd w:id="0"/>
      <w:r>
        <w:rPr>
          <w:rFonts w:hint="eastAsia" w:ascii="仿宋_GB2312" w:hAnsi="黑体" w:eastAsia="仿宋_GB2312"/>
          <w:sz w:val="28"/>
          <w:szCs w:val="28"/>
        </w:rPr>
        <w:t>每个申报人分别建立文件夹，命名为：</w:t>
      </w:r>
    </w:p>
    <w:p>
      <w:pPr>
        <w:shd w:val="clear" w:color="auto" w:fill="FFFFFF"/>
        <w:ind w:firstLine="548" w:firstLineChars="196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×××项目申报材料</w:t>
      </w:r>
      <w:r>
        <w:rPr>
          <w:rFonts w:ascii="仿宋_GB2312" w:eastAsia="仿宋_GB2312"/>
          <w:sz w:val="28"/>
          <w:szCs w:val="28"/>
        </w:rPr>
        <w:t>+</w:t>
      </w:r>
      <w:r>
        <w:rPr>
          <w:rFonts w:hint="eastAsia" w:ascii="仿宋_GB2312" w:eastAsia="仿宋_GB2312"/>
          <w:sz w:val="28"/>
          <w:szCs w:val="28"/>
        </w:rPr>
        <w:t>姓名</w:t>
      </w:r>
    </w:p>
    <w:p>
      <w:pPr>
        <w:shd w:val="clear" w:color="auto" w:fill="FFFFFF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每个申报人的文件夹里包括上述“教师个人申报材料电子版”的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项电子材料。</w:t>
      </w:r>
    </w:p>
    <w:p>
      <w:pPr>
        <w:shd w:val="clear" w:color="auto" w:fill="FFFFFF"/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>
        <w:rPr>
          <w:rFonts w:hint="eastAsia" w:ascii="仿宋_GB2312" w:eastAsia="仿宋_GB2312"/>
          <w:sz w:val="28"/>
          <w:szCs w:val="28"/>
        </w:rPr>
        <w:t>工作人员将单位推荐报告扫描件和每个申报人材料一起打包命名为：</w:t>
      </w:r>
    </w:p>
    <w:p>
      <w:pPr>
        <w:shd w:val="clear" w:color="auto" w:fill="FFFFFF"/>
        <w:ind w:firstLine="548" w:firstLineChars="196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×××学院中青年教师培养行动项目申报材料（共×人）</w:t>
      </w:r>
    </w:p>
    <w:p>
      <w:pPr>
        <w:shd w:val="clear" w:color="auto" w:fill="FFFFFF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在</w:t>
      </w:r>
      <w:r>
        <w:rPr>
          <w:rFonts w:eastAsia="仿宋_GB2312"/>
          <w:sz w:val="28"/>
          <w:szCs w:val="28"/>
        </w:rPr>
        <w:t>202</w:t>
      </w:r>
      <w:r>
        <w:rPr>
          <w:rFonts w:hint="eastAsia" w:eastAsia="仿宋_GB2312"/>
          <w:sz w:val="28"/>
          <w:szCs w:val="28"/>
          <w:lang w:val="en-US" w:eastAsia="zh-CN"/>
        </w:rPr>
        <w:t>4</w:t>
      </w:r>
      <w:r>
        <w:rPr>
          <w:rFonts w:hint="eastAsia"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hint="eastAsia"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20</w:t>
      </w:r>
      <w:r>
        <w:rPr>
          <w:rFonts w:hint="eastAsia" w:eastAsia="仿宋_GB2312"/>
          <w:sz w:val="28"/>
          <w:szCs w:val="28"/>
        </w:rPr>
        <w:t>日前发至</w:t>
      </w:r>
      <w:r>
        <w:rPr>
          <w:rFonts w:eastAsia="仿宋_GB2312"/>
          <w:sz w:val="28"/>
          <w:szCs w:val="28"/>
        </w:rPr>
        <w:t>893426591@qq.com</w:t>
      </w:r>
      <w:r>
        <w:rPr>
          <w:rFonts w:hint="eastAsia" w:eastAsia="仿宋_GB2312"/>
          <w:sz w:val="28"/>
          <w:szCs w:val="28"/>
        </w:rPr>
        <w:t>。</w:t>
      </w:r>
      <w:r>
        <w:rPr>
          <w:rFonts w:hint="eastAsia" w:ascii="黑体" w:hAnsi="黑体" w:eastAsia="黑体"/>
          <w:color w:val="FF0000"/>
          <w:sz w:val="28"/>
          <w:szCs w:val="28"/>
        </w:rPr>
        <w:t>逾期不再受理</w:t>
      </w:r>
      <w:r>
        <w:rPr>
          <w:rFonts w:hint="eastAsia" w:eastAsia="仿宋_GB2312"/>
          <w:sz w:val="28"/>
          <w:szCs w:val="28"/>
        </w:rPr>
        <w:t>。</w:t>
      </w:r>
    </w:p>
    <w:p>
      <w:pPr>
        <w:shd w:val="clear" w:color="auto" w:fill="FFFFFF"/>
        <w:spacing w:line="480" w:lineRule="exact"/>
        <w:ind w:firstLine="548" w:firstLineChars="196"/>
        <w:rPr>
          <w:rFonts w:eastAsia="仿宋_GB2312"/>
          <w:sz w:val="28"/>
          <w:szCs w:val="28"/>
        </w:rPr>
      </w:pPr>
    </w:p>
    <w:p>
      <w:pPr>
        <w:shd w:val="clear" w:color="auto" w:fill="FFFFFF"/>
        <w:spacing w:line="480" w:lineRule="exact"/>
        <w:ind w:firstLine="548" w:firstLineChars="196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附件：《支撑材料制作模板》</w:t>
      </w:r>
    </w:p>
    <w:p>
      <w:pPr>
        <w:shd w:val="clear" w:color="auto" w:fill="FFFFFF"/>
        <w:spacing w:line="600" w:lineRule="exact"/>
        <w:ind w:firstLine="588" w:firstLineChars="196"/>
        <w:rPr>
          <w:rFonts w:eastAsia="仿宋_GB2312"/>
          <w:sz w:val="30"/>
          <w:szCs w:val="30"/>
        </w:rPr>
      </w:pPr>
    </w:p>
    <w:p>
      <w:pPr>
        <w:shd w:val="clear" w:color="auto" w:fill="FFFFFF"/>
        <w:spacing w:line="600" w:lineRule="exact"/>
        <w:ind w:firstLine="588" w:firstLineChars="196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8" w:right="1800" w:bottom="109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yNDI2Mjc3MTk2MWY3NGRlY2ExODcyNzRiYTc2NzAifQ=="/>
    <w:docVar w:name="KSO_WPS_MARK_KEY" w:val="cf3dd453-5d75-4245-8f32-153130b34dc4"/>
  </w:docVars>
  <w:rsids>
    <w:rsidRoot w:val="003E2C22"/>
    <w:rsid w:val="00003282"/>
    <w:rsid w:val="00017F79"/>
    <w:rsid w:val="00025A98"/>
    <w:rsid w:val="00033937"/>
    <w:rsid w:val="0003683F"/>
    <w:rsid w:val="00037ADF"/>
    <w:rsid w:val="00041AA3"/>
    <w:rsid w:val="000420AB"/>
    <w:rsid w:val="00042374"/>
    <w:rsid w:val="000427C2"/>
    <w:rsid w:val="00043B32"/>
    <w:rsid w:val="00056843"/>
    <w:rsid w:val="00077EAB"/>
    <w:rsid w:val="000844BC"/>
    <w:rsid w:val="00097107"/>
    <w:rsid w:val="000B08C0"/>
    <w:rsid w:val="000B0EE7"/>
    <w:rsid w:val="000B3535"/>
    <w:rsid w:val="000C24E9"/>
    <w:rsid w:val="000D06EB"/>
    <w:rsid w:val="000D07DB"/>
    <w:rsid w:val="000D4947"/>
    <w:rsid w:val="000D7EC0"/>
    <w:rsid w:val="000E0E32"/>
    <w:rsid w:val="000E1CF0"/>
    <w:rsid w:val="000F4C8D"/>
    <w:rsid w:val="000F6C8A"/>
    <w:rsid w:val="001011C9"/>
    <w:rsid w:val="00103B31"/>
    <w:rsid w:val="00107A87"/>
    <w:rsid w:val="00107C96"/>
    <w:rsid w:val="0011403A"/>
    <w:rsid w:val="0011506B"/>
    <w:rsid w:val="00121AB5"/>
    <w:rsid w:val="00123C0D"/>
    <w:rsid w:val="001315B5"/>
    <w:rsid w:val="00151845"/>
    <w:rsid w:val="00152F3B"/>
    <w:rsid w:val="00154045"/>
    <w:rsid w:val="00156264"/>
    <w:rsid w:val="00163095"/>
    <w:rsid w:val="0016391C"/>
    <w:rsid w:val="00171C9F"/>
    <w:rsid w:val="00177007"/>
    <w:rsid w:val="00182A80"/>
    <w:rsid w:val="001834DE"/>
    <w:rsid w:val="0018673A"/>
    <w:rsid w:val="001917EF"/>
    <w:rsid w:val="00191EDD"/>
    <w:rsid w:val="001D59CC"/>
    <w:rsid w:val="001F27F6"/>
    <w:rsid w:val="001F27FC"/>
    <w:rsid w:val="001F5C0E"/>
    <w:rsid w:val="001F6EEA"/>
    <w:rsid w:val="002055B1"/>
    <w:rsid w:val="00212BA1"/>
    <w:rsid w:val="00220D18"/>
    <w:rsid w:val="00221FE2"/>
    <w:rsid w:val="002237B4"/>
    <w:rsid w:val="002245C1"/>
    <w:rsid w:val="00227216"/>
    <w:rsid w:val="00231368"/>
    <w:rsid w:val="002318BB"/>
    <w:rsid w:val="00234132"/>
    <w:rsid w:val="00241593"/>
    <w:rsid w:val="00241872"/>
    <w:rsid w:val="0024667C"/>
    <w:rsid w:val="00252BD6"/>
    <w:rsid w:val="0025474A"/>
    <w:rsid w:val="00255308"/>
    <w:rsid w:val="0025547B"/>
    <w:rsid w:val="002567AA"/>
    <w:rsid w:val="002609C5"/>
    <w:rsid w:val="002667D8"/>
    <w:rsid w:val="00276405"/>
    <w:rsid w:val="00282B14"/>
    <w:rsid w:val="00293AEE"/>
    <w:rsid w:val="002944FD"/>
    <w:rsid w:val="00297C7A"/>
    <w:rsid w:val="002A1A55"/>
    <w:rsid w:val="002A3ECB"/>
    <w:rsid w:val="002A56D7"/>
    <w:rsid w:val="002B035B"/>
    <w:rsid w:val="002B0E18"/>
    <w:rsid w:val="002C6F1F"/>
    <w:rsid w:val="002D12AD"/>
    <w:rsid w:val="002D372E"/>
    <w:rsid w:val="002D6064"/>
    <w:rsid w:val="002E106E"/>
    <w:rsid w:val="002E56D8"/>
    <w:rsid w:val="002E7DCC"/>
    <w:rsid w:val="002E7F2F"/>
    <w:rsid w:val="002F12BE"/>
    <w:rsid w:val="002F406C"/>
    <w:rsid w:val="003070B6"/>
    <w:rsid w:val="003134FB"/>
    <w:rsid w:val="003146C4"/>
    <w:rsid w:val="00317EB7"/>
    <w:rsid w:val="00321A10"/>
    <w:rsid w:val="0032694F"/>
    <w:rsid w:val="00326BC9"/>
    <w:rsid w:val="003274D0"/>
    <w:rsid w:val="0033151F"/>
    <w:rsid w:val="00340849"/>
    <w:rsid w:val="00343510"/>
    <w:rsid w:val="003439B5"/>
    <w:rsid w:val="003513F9"/>
    <w:rsid w:val="00353F21"/>
    <w:rsid w:val="00355B00"/>
    <w:rsid w:val="00364204"/>
    <w:rsid w:val="003643A7"/>
    <w:rsid w:val="00364727"/>
    <w:rsid w:val="0037019D"/>
    <w:rsid w:val="00372A07"/>
    <w:rsid w:val="00372A7B"/>
    <w:rsid w:val="0037443C"/>
    <w:rsid w:val="0038185C"/>
    <w:rsid w:val="00381B16"/>
    <w:rsid w:val="00383683"/>
    <w:rsid w:val="003846AB"/>
    <w:rsid w:val="00385BA1"/>
    <w:rsid w:val="00392F39"/>
    <w:rsid w:val="00394CCE"/>
    <w:rsid w:val="00395E27"/>
    <w:rsid w:val="00396F4C"/>
    <w:rsid w:val="003A0472"/>
    <w:rsid w:val="003A0C75"/>
    <w:rsid w:val="003A50D0"/>
    <w:rsid w:val="003B18E0"/>
    <w:rsid w:val="003B2A19"/>
    <w:rsid w:val="003D0479"/>
    <w:rsid w:val="003E2C22"/>
    <w:rsid w:val="003E30DC"/>
    <w:rsid w:val="003E3C3A"/>
    <w:rsid w:val="003E6CC5"/>
    <w:rsid w:val="003F1C67"/>
    <w:rsid w:val="003F3D6F"/>
    <w:rsid w:val="003F7829"/>
    <w:rsid w:val="00403E7E"/>
    <w:rsid w:val="004077B1"/>
    <w:rsid w:val="00415C40"/>
    <w:rsid w:val="004179B9"/>
    <w:rsid w:val="00425776"/>
    <w:rsid w:val="0043284F"/>
    <w:rsid w:val="004339CA"/>
    <w:rsid w:val="0044061C"/>
    <w:rsid w:val="0044660F"/>
    <w:rsid w:val="0045183C"/>
    <w:rsid w:val="00455E39"/>
    <w:rsid w:val="00460AEB"/>
    <w:rsid w:val="004771F8"/>
    <w:rsid w:val="00481A56"/>
    <w:rsid w:val="00481F65"/>
    <w:rsid w:val="00484891"/>
    <w:rsid w:val="00496533"/>
    <w:rsid w:val="004A03AC"/>
    <w:rsid w:val="004A196D"/>
    <w:rsid w:val="004A3FE5"/>
    <w:rsid w:val="004A7826"/>
    <w:rsid w:val="004B71BE"/>
    <w:rsid w:val="004B7E9A"/>
    <w:rsid w:val="004C12A8"/>
    <w:rsid w:val="004C1511"/>
    <w:rsid w:val="004D77B2"/>
    <w:rsid w:val="004F4BA4"/>
    <w:rsid w:val="004F630B"/>
    <w:rsid w:val="004F74C9"/>
    <w:rsid w:val="005002FF"/>
    <w:rsid w:val="005004A0"/>
    <w:rsid w:val="00506553"/>
    <w:rsid w:val="0051335E"/>
    <w:rsid w:val="00524DCF"/>
    <w:rsid w:val="00543839"/>
    <w:rsid w:val="005453AD"/>
    <w:rsid w:val="00550AFC"/>
    <w:rsid w:val="0055113C"/>
    <w:rsid w:val="00555393"/>
    <w:rsid w:val="00560C5C"/>
    <w:rsid w:val="005628D0"/>
    <w:rsid w:val="00566988"/>
    <w:rsid w:val="00571B8D"/>
    <w:rsid w:val="0057648E"/>
    <w:rsid w:val="00582554"/>
    <w:rsid w:val="00586AA4"/>
    <w:rsid w:val="00592C55"/>
    <w:rsid w:val="00592D20"/>
    <w:rsid w:val="0059437C"/>
    <w:rsid w:val="005A0537"/>
    <w:rsid w:val="005A15A3"/>
    <w:rsid w:val="005C1416"/>
    <w:rsid w:val="005C1461"/>
    <w:rsid w:val="005D0D1F"/>
    <w:rsid w:val="005E0FC7"/>
    <w:rsid w:val="005F6ACC"/>
    <w:rsid w:val="005F7876"/>
    <w:rsid w:val="005F78E9"/>
    <w:rsid w:val="00647BD2"/>
    <w:rsid w:val="00651A8C"/>
    <w:rsid w:val="0065355C"/>
    <w:rsid w:val="00663015"/>
    <w:rsid w:val="00666A9B"/>
    <w:rsid w:val="00680A1C"/>
    <w:rsid w:val="0068124B"/>
    <w:rsid w:val="0068260D"/>
    <w:rsid w:val="00684BF2"/>
    <w:rsid w:val="00693CFA"/>
    <w:rsid w:val="006A779C"/>
    <w:rsid w:val="006B13FE"/>
    <w:rsid w:val="006B2064"/>
    <w:rsid w:val="006B2DF0"/>
    <w:rsid w:val="006B5B1B"/>
    <w:rsid w:val="006B66D1"/>
    <w:rsid w:val="006C303D"/>
    <w:rsid w:val="006C44A3"/>
    <w:rsid w:val="006C6986"/>
    <w:rsid w:val="006D69CE"/>
    <w:rsid w:val="006E139F"/>
    <w:rsid w:val="006E3021"/>
    <w:rsid w:val="006E3E0F"/>
    <w:rsid w:val="006F266E"/>
    <w:rsid w:val="006F5839"/>
    <w:rsid w:val="00702A11"/>
    <w:rsid w:val="007044E7"/>
    <w:rsid w:val="00704F8F"/>
    <w:rsid w:val="00714013"/>
    <w:rsid w:val="00717682"/>
    <w:rsid w:val="00724B0A"/>
    <w:rsid w:val="00726A16"/>
    <w:rsid w:val="00737110"/>
    <w:rsid w:val="00741AB2"/>
    <w:rsid w:val="00742B57"/>
    <w:rsid w:val="00746D44"/>
    <w:rsid w:val="00753588"/>
    <w:rsid w:val="007549CD"/>
    <w:rsid w:val="00766D4A"/>
    <w:rsid w:val="00770AED"/>
    <w:rsid w:val="007711B0"/>
    <w:rsid w:val="00771FD5"/>
    <w:rsid w:val="00772881"/>
    <w:rsid w:val="00776AD0"/>
    <w:rsid w:val="007829A5"/>
    <w:rsid w:val="007866EC"/>
    <w:rsid w:val="00787540"/>
    <w:rsid w:val="00790126"/>
    <w:rsid w:val="00795395"/>
    <w:rsid w:val="007A3C72"/>
    <w:rsid w:val="007A473F"/>
    <w:rsid w:val="007A67AF"/>
    <w:rsid w:val="007B64AC"/>
    <w:rsid w:val="007B68E6"/>
    <w:rsid w:val="007C5F1D"/>
    <w:rsid w:val="007C7D33"/>
    <w:rsid w:val="007D14CB"/>
    <w:rsid w:val="007D26DC"/>
    <w:rsid w:val="007D586B"/>
    <w:rsid w:val="007D6D4F"/>
    <w:rsid w:val="007E20ED"/>
    <w:rsid w:val="007E2779"/>
    <w:rsid w:val="007E4A76"/>
    <w:rsid w:val="007F1E13"/>
    <w:rsid w:val="007F729F"/>
    <w:rsid w:val="00801225"/>
    <w:rsid w:val="00805ECF"/>
    <w:rsid w:val="0081214D"/>
    <w:rsid w:val="00813E2E"/>
    <w:rsid w:val="00814A8F"/>
    <w:rsid w:val="00821BA7"/>
    <w:rsid w:val="00827943"/>
    <w:rsid w:val="00827AAF"/>
    <w:rsid w:val="008325D2"/>
    <w:rsid w:val="00834B19"/>
    <w:rsid w:val="00834BFE"/>
    <w:rsid w:val="00835094"/>
    <w:rsid w:val="008377CF"/>
    <w:rsid w:val="00840387"/>
    <w:rsid w:val="00841FFA"/>
    <w:rsid w:val="00846F10"/>
    <w:rsid w:val="008532E5"/>
    <w:rsid w:val="008546E7"/>
    <w:rsid w:val="008624AF"/>
    <w:rsid w:val="008655B6"/>
    <w:rsid w:val="0088263A"/>
    <w:rsid w:val="0088376C"/>
    <w:rsid w:val="00887B40"/>
    <w:rsid w:val="0089381C"/>
    <w:rsid w:val="008A3618"/>
    <w:rsid w:val="008B5056"/>
    <w:rsid w:val="008B5DC8"/>
    <w:rsid w:val="008C0D94"/>
    <w:rsid w:val="008C23F0"/>
    <w:rsid w:val="008D1C40"/>
    <w:rsid w:val="008E3025"/>
    <w:rsid w:val="008E3C86"/>
    <w:rsid w:val="008F6DA4"/>
    <w:rsid w:val="008F70E4"/>
    <w:rsid w:val="0090409B"/>
    <w:rsid w:val="0091714C"/>
    <w:rsid w:val="009173D5"/>
    <w:rsid w:val="0093359A"/>
    <w:rsid w:val="009425E8"/>
    <w:rsid w:val="00947458"/>
    <w:rsid w:val="00947C88"/>
    <w:rsid w:val="00961024"/>
    <w:rsid w:val="00964D18"/>
    <w:rsid w:val="009656ED"/>
    <w:rsid w:val="009663A0"/>
    <w:rsid w:val="00973E10"/>
    <w:rsid w:val="00982DB3"/>
    <w:rsid w:val="00983500"/>
    <w:rsid w:val="009A1F81"/>
    <w:rsid w:val="009C006F"/>
    <w:rsid w:val="009C633D"/>
    <w:rsid w:val="009D1DA7"/>
    <w:rsid w:val="009D257F"/>
    <w:rsid w:val="009E26A7"/>
    <w:rsid w:val="009E4317"/>
    <w:rsid w:val="009F7C2D"/>
    <w:rsid w:val="00A00395"/>
    <w:rsid w:val="00A03DFD"/>
    <w:rsid w:val="00A1362D"/>
    <w:rsid w:val="00A146FD"/>
    <w:rsid w:val="00A16555"/>
    <w:rsid w:val="00A24AF6"/>
    <w:rsid w:val="00A32875"/>
    <w:rsid w:val="00A35CFF"/>
    <w:rsid w:val="00A410D1"/>
    <w:rsid w:val="00A466BF"/>
    <w:rsid w:val="00A474AE"/>
    <w:rsid w:val="00A52EC2"/>
    <w:rsid w:val="00A6079B"/>
    <w:rsid w:val="00A6651A"/>
    <w:rsid w:val="00A7028F"/>
    <w:rsid w:val="00A715A6"/>
    <w:rsid w:val="00A74DC7"/>
    <w:rsid w:val="00A76EB4"/>
    <w:rsid w:val="00AA0899"/>
    <w:rsid w:val="00AA5AC4"/>
    <w:rsid w:val="00AA7584"/>
    <w:rsid w:val="00AA78E7"/>
    <w:rsid w:val="00AB0F25"/>
    <w:rsid w:val="00AB35BD"/>
    <w:rsid w:val="00AB70B9"/>
    <w:rsid w:val="00AC4DD5"/>
    <w:rsid w:val="00AC6A4F"/>
    <w:rsid w:val="00AC6CC9"/>
    <w:rsid w:val="00AE255A"/>
    <w:rsid w:val="00AE4511"/>
    <w:rsid w:val="00AF178D"/>
    <w:rsid w:val="00AF391D"/>
    <w:rsid w:val="00B03657"/>
    <w:rsid w:val="00B037B9"/>
    <w:rsid w:val="00B115E6"/>
    <w:rsid w:val="00B13DB8"/>
    <w:rsid w:val="00B17E8B"/>
    <w:rsid w:val="00B24EEE"/>
    <w:rsid w:val="00B250D9"/>
    <w:rsid w:val="00B3023E"/>
    <w:rsid w:val="00B355B6"/>
    <w:rsid w:val="00B4021B"/>
    <w:rsid w:val="00B51EEC"/>
    <w:rsid w:val="00B61E6D"/>
    <w:rsid w:val="00B61E7D"/>
    <w:rsid w:val="00B6473B"/>
    <w:rsid w:val="00B657C6"/>
    <w:rsid w:val="00B66A9B"/>
    <w:rsid w:val="00B77BED"/>
    <w:rsid w:val="00B812CF"/>
    <w:rsid w:val="00B91554"/>
    <w:rsid w:val="00B92D5B"/>
    <w:rsid w:val="00B92EDE"/>
    <w:rsid w:val="00B93385"/>
    <w:rsid w:val="00B933FF"/>
    <w:rsid w:val="00BA0BD4"/>
    <w:rsid w:val="00BC4C97"/>
    <w:rsid w:val="00BD2419"/>
    <w:rsid w:val="00BD3D73"/>
    <w:rsid w:val="00BD5C7E"/>
    <w:rsid w:val="00BE1B71"/>
    <w:rsid w:val="00BE2EC5"/>
    <w:rsid w:val="00BE44C3"/>
    <w:rsid w:val="00BF7FF9"/>
    <w:rsid w:val="00C00C32"/>
    <w:rsid w:val="00C013D2"/>
    <w:rsid w:val="00C01923"/>
    <w:rsid w:val="00C143C8"/>
    <w:rsid w:val="00C168EE"/>
    <w:rsid w:val="00C35288"/>
    <w:rsid w:val="00C358DF"/>
    <w:rsid w:val="00C4139A"/>
    <w:rsid w:val="00C50498"/>
    <w:rsid w:val="00C6238F"/>
    <w:rsid w:val="00C7435A"/>
    <w:rsid w:val="00C74BA2"/>
    <w:rsid w:val="00C77BD7"/>
    <w:rsid w:val="00C9093B"/>
    <w:rsid w:val="00C92969"/>
    <w:rsid w:val="00C94AAC"/>
    <w:rsid w:val="00C96C12"/>
    <w:rsid w:val="00CA096C"/>
    <w:rsid w:val="00CB4B2D"/>
    <w:rsid w:val="00CB4D47"/>
    <w:rsid w:val="00CB5636"/>
    <w:rsid w:val="00CB73AC"/>
    <w:rsid w:val="00CC3A63"/>
    <w:rsid w:val="00CC3C88"/>
    <w:rsid w:val="00CC5F99"/>
    <w:rsid w:val="00CD167A"/>
    <w:rsid w:val="00CE0360"/>
    <w:rsid w:val="00CE5ACF"/>
    <w:rsid w:val="00CF284D"/>
    <w:rsid w:val="00D00031"/>
    <w:rsid w:val="00D04BD2"/>
    <w:rsid w:val="00D13063"/>
    <w:rsid w:val="00D174DA"/>
    <w:rsid w:val="00D21C84"/>
    <w:rsid w:val="00D23E5F"/>
    <w:rsid w:val="00D30888"/>
    <w:rsid w:val="00D31CB4"/>
    <w:rsid w:val="00D361F9"/>
    <w:rsid w:val="00D424BC"/>
    <w:rsid w:val="00D43749"/>
    <w:rsid w:val="00D525DA"/>
    <w:rsid w:val="00D5734B"/>
    <w:rsid w:val="00D62A06"/>
    <w:rsid w:val="00D63421"/>
    <w:rsid w:val="00D635DD"/>
    <w:rsid w:val="00D74D15"/>
    <w:rsid w:val="00D7550B"/>
    <w:rsid w:val="00D930BE"/>
    <w:rsid w:val="00D95DCF"/>
    <w:rsid w:val="00DA2597"/>
    <w:rsid w:val="00DA5373"/>
    <w:rsid w:val="00DA7A7A"/>
    <w:rsid w:val="00DB44B9"/>
    <w:rsid w:val="00DB7DEA"/>
    <w:rsid w:val="00DD78BD"/>
    <w:rsid w:val="00DE2E3A"/>
    <w:rsid w:val="00DE3BA7"/>
    <w:rsid w:val="00DE6FC2"/>
    <w:rsid w:val="00DF2AAE"/>
    <w:rsid w:val="00E050C5"/>
    <w:rsid w:val="00E13F90"/>
    <w:rsid w:val="00E160A7"/>
    <w:rsid w:val="00E165EE"/>
    <w:rsid w:val="00E23D4D"/>
    <w:rsid w:val="00E24D2E"/>
    <w:rsid w:val="00E2583F"/>
    <w:rsid w:val="00E300D3"/>
    <w:rsid w:val="00E368C7"/>
    <w:rsid w:val="00E37097"/>
    <w:rsid w:val="00E40EE4"/>
    <w:rsid w:val="00E44818"/>
    <w:rsid w:val="00E46E3C"/>
    <w:rsid w:val="00E47E65"/>
    <w:rsid w:val="00E52CF8"/>
    <w:rsid w:val="00E538A5"/>
    <w:rsid w:val="00E6285F"/>
    <w:rsid w:val="00E63EC3"/>
    <w:rsid w:val="00E645BD"/>
    <w:rsid w:val="00E70752"/>
    <w:rsid w:val="00E76A6E"/>
    <w:rsid w:val="00E95E37"/>
    <w:rsid w:val="00EA7097"/>
    <w:rsid w:val="00EA795A"/>
    <w:rsid w:val="00ED1C6F"/>
    <w:rsid w:val="00EE6FC2"/>
    <w:rsid w:val="00EF070D"/>
    <w:rsid w:val="00EF2AA5"/>
    <w:rsid w:val="00F03AAF"/>
    <w:rsid w:val="00F10201"/>
    <w:rsid w:val="00F1665A"/>
    <w:rsid w:val="00F1671C"/>
    <w:rsid w:val="00F17A52"/>
    <w:rsid w:val="00F22A4C"/>
    <w:rsid w:val="00F26047"/>
    <w:rsid w:val="00F30025"/>
    <w:rsid w:val="00F5784F"/>
    <w:rsid w:val="00F641DA"/>
    <w:rsid w:val="00F64F2D"/>
    <w:rsid w:val="00F71089"/>
    <w:rsid w:val="00F76F37"/>
    <w:rsid w:val="00F80743"/>
    <w:rsid w:val="00F87F54"/>
    <w:rsid w:val="00F91D33"/>
    <w:rsid w:val="00FB2E8E"/>
    <w:rsid w:val="00FC0FFC"/>
    <w:rsid w:val="00FC100B"/>
    <w:rsid w:val="00FC26F6"/>
    <w:rsid w:val="00FD63CB"/>
    <w:rsid w:val="00FD7969"/>
    <w:rsid w:val="00FE197F"/>
    <w:rsid w:val="00FE6481"/>
    <w:rsid w:val="00FF0A58"/>
    <w:rsid w:val="74B82133"/>
    <w:rsid w:val="7888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iPriority w:val="99"/>
    <w:rPr>
      <w:rFonts w:cs="Times New Roman"/>
      <w:color w:val="0000FF"/>
      <w:u w:val="single"/>
    </w:rPr>
  </w:style>
  <w:style w:type="character" w:customStyle="1" w:styleId="9">
    <w:name w:val="Header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Footer Char"/>
    <w:basedOn w:val="7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Balloon Text Char"/>
    <w:basedOn w:val="7"/>
    <w:link w:val="2"/>
    <w:semiHidden/>
    <w:locked/>
    <w:uiPriority w:val="99"/>
    <w:rPr>
      <w:rFonts w:cs="Times New Roman"/>
      <w:sz w:val="2"/>
    </w:rPr>
  </w:style>
  <w:style w:type="paragraph" w:customStyle="1" w:styleId="12">
    <w:name w:val="Char"/>
    <w:basedOn w:val="1"/>
    <w:uiPriority w:val="99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WWW.YlmF.CoM</Company>
  <Pages>2</Pages>
  <Words>713</Words>
  <Characters>757</Characters>
  <Lines>0</Lines>
  <Paragraphs>0</Paragraphs>
  <TotalTime>2</TotalTime>
  <ScaleCrop>false</ScaleCrop>
  <LinksUpToDate>false</LinksUpToDate>
  <CharactersWithSpaces>764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2023-09-21T16:02:00Z</dcterms:created>
  <dc:creator>微软用户</dc:creator>
  <cp:lastModifiedBy>国巍</cp:lastModifiedBy>
  <cp:lastPrinted>2015-09-09T04:36:00Z</cp:lastPrinted>
  <dcterms:modified xsi:type="dcterms:W3CDTF">2024-04-30T09:45:51Z</dcterms:modified>
  <dc:title>关于组织参加教育部2011年上半年高校教师网络培训计划的通知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B1E886BF8CFA47B9A2C07278AF54FB78_13</vt:lpwstr>
  </property>
</Properties>
</file>