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D8" w:rsidRDefault="007A34D8">
      <w:pPr>
        <w:autoSpaceDE w:val="0"/>
        <w:autoSpaceDN w:val="0"/>
        <w:adjustRightInd w:val="0"/>
        <w:snapToGrid w:val="0"/>
        <w:spacing w:line="240" w:lineRule="exact"/>
        <w:outlineLvl w:val="0"/>
        <w:rPr>
          <w:rFonts w:ascii="宋体"/>
          <w:b/>
          <w:color w:val="000000"/>
          <w:sz w:val="32"/>
          <w:szCs w:val="32"/>
        </w:rPr>
      </w:pPr>
    </w:p>
    <w:p w:rsidR="007A34D8" w:rsidRDefault="007A34D8">
      <w:pPr>
        <w:autoSpaceDE w:val="0"/>
        <w:autoSpaceDN w:val="0"/>
        <w:adjustRightInd w:val="0"/>
        <w:snapToGrid w:val="0"/>
        <w:spacing w:line="240" w:lineRule="exact"/>
        <w:outlineLvl w:val="0"/>
        <w:rPr>
          <w:rFonts w:ascii="宋体"/>
          <w:b/>
          <w:color w:val="000000"/>
          <w:sz w:val="32"/>
          <w:szCs w:val="32"/>
        </w:rPr>
      </w:pPr>
    </w:p>
    <w:p w:rsidR="007A34D8" w:rsidRDefault="007A34D8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 w:val="28"/>
          <w:szCs w:val="28"/>
        </w:rPr>
      </w:pPr>
    </w:p>
    <w:p w:rsidR="007A34D8" w:rsidRDefault="007A34D8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 w:val="28"/>
          <w:szCs w:val="28"/>
        </w:rPr>
      </w:pPr>
    </w:p>
    <w:p w:rsidR="007A34D8" w:rsidRDefault="007A34D8">
      <w:pPr>
        <w:spacing w:line="360" w:lineRule="auto"/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.75pt;margin-top:-8.7pt;width:305.75pt;height:82.3pt;z-index:251658240">
            <v:imagedata r:id="rId6" o:title=""/>
            <w10:wrap type="square" side="right"/>
          </v:shape>
        </w:pict>
      </w:r>
    </w:p>
    <w:p w:rsidR="007A34D8" w:rsidRDefault="007A34D8">
      <w:pPr>
        <w:spacing w:line="400" w:lineRule="exact"/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7A34D8" w:rsidRDefault="007A34D8">
      <w:pPr>
        <w:spacing w:line="400" w:lineRule="exact"/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7A34D8" w:rsidRDefault="007A34D8">
      <w:pPr>
        <w:spacing w:line="400" w:lineRule="exact"/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7A34D8" w:rsidRDefault="007A34D8">
      <w:pPr>
        <w:adjustRightInd w:val="0"/>
        <w:snapToGrid w:val="0"/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/>
          <w:b/>
          <w:bCs/>
          <w:color w:val="000000"/>
          <w:sz w:val="52"/>
          <w:szCs w:val="52"/>
        </w:rPr>
        <w:t xml:space="preserve"> 2024</w:t>
      </w: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年高校中青年教师培养行动项目</w:t>
      </w:r>
    </w:p>
    <w:p w:rsidR="007A34D8" w:rsidRDefault="007A34D8">
      <w:pPr>
        <w:adjustRightInd w:val="0"/>
        <w:snapToGrid w:val="0"/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申报支撑材料</w:t>
      </w:r>
    </w:p>
    <w:p w:rsidR="007A34D8" w:rsidRDefault="007A34D8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</w:p>
    <w:p w:rsidR="007A34D8" w:rsidRDefault="007A34D8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color w:val="000000"/>
          <w:sz w:val="44"/>
          <w:szCs w:val="4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/>
      </w:tblPr>
      <w:tblGrid>
        <w:gridCol w:w="2453"/>
        <w:gridCol w:w="5756"/>
      </w:tblGrid>
      <w:tr w:rsidR="007A34D8">
        <w:trPr>
          <w:trHeight w:val="809"/>
          <w:jc w:val="center"/>
        </w:trPr>
        <w:tc>
          <w:tcPr>
            <w:tcW w:w="2453" w:type="dxa"/>
          </w:tcPr>
          <w:p w:rsidR="007A34D8" w:rsidRDefault="007A34D8">
            <w:pPr>
              <w:spacing w:line="800" w:lineRule="exact"/>
              <w:jc w:val="center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申报项目名称：</w:t>
            </w:r>
          </w:p>
        </w:tc>
        <w:tc>
          <w:tcPr>
            <w:tcW w:w="5756" w:type="dxa"/>
          </w:tcPr>
          <w:p w:rsidR="007A34D8" w:rsidRDefault="007A34D8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>×××××××××项目</w:t>
            </w:r>
            <w:r>
              <w:rPr>
                <w:sz w:val="30"/>
                <w:szCs w:val="30"/>
                <w:u w:val="single"/>
              </w:rPr>
              <w:t xml:space="preserve"> </w:t>
            </w:r>
          </w:p>
        </w:tc>
      </w:tr>
      <w:tr w:rsidR="007A34D8">
        <w:trPr>
          <w:trHeight w:val="825"/>
          <w:jc w:val="center"/>
        </w:trPr>
        <w:tc>
          <w:tcPr>
            <w:tcW w:w="2453" w:type="dxa"/>
          </w:tcPr>
          <w:p w:rsidR="007A34D8" w:rsidRDefault="007A34D8">
            <w:pPr>
              <w:spacing w:line="8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申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请</w:t>
            </w: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人：</w:t>
            </w:r>
          </w:p>
        </w:tc>
        <w:tc>
          <w:tcPr>
            <w:tcW w:w="5756" w:type="dxa"/>
          </w:tcPr>
          <w:p w:rsidR="007A34D8" w:rsidRDefault="007A34D8">
            <w:pPr>
              <w:spacing w:line="800" w:lineRule="exact"/>
              <w:rPr>
                <w:sz w:val="30"/>
                <w:szCs w:val="30"/>
                <w:u w:val="single"/>
              </w:rPr>
            </w:pPr>
            <w:r>
              <w:rPr>
                <w:rFonts w:hint="eastAsia"/>
                <w:sz w:val="30"/>
                <w:szCs w:val="30"/>
                <w:u w:val="single"/>
              </w:rPr>
              <w:t>×××</w:t>
            </w:r>
            <w:r>
              <w:rPr>
                <w:sz w:val="30"/>
                <w:szCs w:val="30"/>
                <w:u w:val="single"/>
              </w:rPr>
              <w:t xml:space="preserve"> </w:t>
            </w:r>
          </w:p>
        </w:tc>
      </w:tr>
      <w:tr w:rsidR="007A34D8">
        <w:trPr>
          <w:trHeight w:val="809"/>
          <w:jc w:val="center"/>
        </w:trPr>
        <w:tc>
          <w:tcPr>
            <w:tcW w:w="2453" w:type="dxa"/>
          </w:tcPr>
          <w:p w:rsidR="007A34D8" w:rsidRDefault="007A34D8">
            <w:pPr>
              <w:spacing w:line="800" w:lineRule="exact"/>
              <w:jc w:val="distribute"/>
              <w:rPr>
                <w:rFonts w:ascii="仿宋_GB2312" w:eastAsia="仿宋_GB2312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申请日期：</w:t>
            </w:r>
          </w:p>
        </w:tc>
        <w:tc>
          <w:tcPr>
            <w:tcW w:w="5756" w:type="dxa"/>
          </w:tcPr>
          <w:p w:rsidR="007A34D8" w:rsidRDefault="007A34D8">
            <w:pPr>
              <w:spacing w:line="800" w:lineRule="exact"/>
              <w:rPr>
                <w:sz w:val="30"/>
                <w:szCs w:val="30"/>
                <w:u w:val="single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4"/>
                <w:attr w:name="Year" w:val="2024"/>
              </w:smartTagPr>
              <w:r>
                <w:rPr>
                  <w:sz w:val="30"/>
                  <w:szCs w:val="30"/>
                  <w:u w:val="single"/>
                </w:rPr>
                <w:t>2024</w:t>
              </w:r>
              <w:r>
                <w:rPr>
                  <w:rFonts w:hint="eastAsia"/>
                  <w:sz w:val="30"/>
                  <w:szCs w:val="30"/>
                  <w:u w:val="single"/>
                </w:rPr>
                <w:t>年</w:t>
              </w:r>
              <w:r>
                <w:rPr>
                  <w:sz w:val="30"/>
                  <w:szCs w:val="30"/>
                  <w:u w:val="single"/>
                </w:rPr>
                <w:t>4</w:t>
              </w:r>
              <w:r>
                <w:rPr>
                  <w:rFonts w:hint="eastAsia"/>
                  <w:sz w:val="30"/>
                  <w:szCs w:val="30"/>
                  <w:u w:val="single"/>
                </w:rPr>
                <w:t>月</w:t>
              </w:r>
              <w:r>
                <w:rPr>
                  <w:sz w:val="30"/>
                  <w:szCs w:val="30"/>
                  <w:u w:val="single"/>
                </w:rPr>
                <w:t>30</w:t>
              </w:r>
              <w:r>
                <w:rPr>
                  <w:rFonts w:hint="eastAsia"/>
                  <w:sz w:val="30"/>
                  <w:szCs w:val="30"/>
                  <w:u w:val="single"/>
                </w:rPr>
                <w:t>日</w:t>
              </w:r>
            </w:smartTag>
            <w:r>
              <w:rPr>
                <w:sz w:val="30"/>
                <w:szCs w:val="30"/>
                <w:u w:val="single"/>
              </w:rPr>
              <w:t xml:space="preserve"> </w:t>
            </w:r>
          </w:p>
        </w:tc>
      </w:tr>
    </w:tbl>
    <w:p w:rsidR="007A34D8" w:rsidRDefault="007A34D8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color w:val="000000"/>
          <w:sz w:val="32"/>
          <w:szCs w:val="32"/>
        </w:rPr>
      </w:pPr>
    </w:p>
    <w:p w:rsidR="007A34D8" w:rsidRDefault="007A34D8">
      <w:pPr>
        <w:adjustRightInd w:val="0"/>
        <w:snapToGrid w:val="0"/>
        <w:spacing w:line="360" w:lineRule="auto"/>
        <w:rPr>
          <w:rFonts w:ascii="黑体" w:eastAsia="黑体"/>
          <w:b/>
          <w:bCs/>
          <w:color w:val="000000"/>
          <w:sz w:val="44"/>
          <w:szCs w:val="44"/>
        </w:rPr>
      </w:pPr>
    </w:p>
    <w:p w:rsidR="007A34D8" w:rsidRDefault="007A34D8">
      <w:pPr>
        <w:adjustRightInd w:val="0"/>
        <w:snapToGrid w:val="0"/>
        <w:spacing w:line="360" w:lineRule="auto"/>
        <w:rPr>
          <w:rFonts w:ascii="黑体" w:eastAsia="黑体"/>
          <w:b/>
          <w:bCs/>
          <w:color w:val="000000"/>
          <w:sz w:val="44"/>
          <w:szCs w:val="44"/>
        </w:rPr>
      </w:pPr>
    </w:p>
    <w:p w:rsidR="007A34D8" w:rsidRDefault="007A34D8">
      <w:pPr>
        <w:adjustRightInd w:val="0"/>
        <w:snapToGrid w:val="0"/>
        <w:spacing w:line="360" w:lineRule="auto"/>
        <w:rPr>
          <w:rFonts w:ascii="黑体" w:eastAsia="黑体"/>
          <w:b/>
          <w:bCs/>
          <w:color w:val="000000"/>
          <w:sz w:val="44"/>
          <w:szCs w:val="44"/>
        </w:rPr>
      </w:pPr>
    </w:p>
    <w:p w:rsidR="007A34D8" w:rsidRDefault="007A34D8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color w:val="000000"/>
          <w:sz w:val="32"/>
          <w:szCs w:val="32"/>
        </w:rPr>
        <w:t>蚌埠学院人事处制</w:t>
      </w:r>
    </w:p>
    <w:p w:rsidR="007A34D8" w:rsidRDefault="007A34D8">
      <w:pPr>
        <w:adjustRightInd w:val="0"/>
        <w:snapToGrid w:val="0"/>
        <w:spacing w:line="360" w:lineRule="auto"/>
        <w:jc w:val="center"/>
        <w:rPr>
          <w:rFonts w:ascii="宋体" w:cs="宋体"/>
          <w:bCs/>
          <w:sz w:val="32"/>
          <w:szCs w:val="32"/>
        </w:rPr>
      </w:pPr>
    </w:p>
    <w:p w:rsidR="007A34D8" w:rsidRDefault="007A34D8">
      <w:pPr>
        <w:adjustRightInd w:val="0"/>
        <w:snapToGrid w:val="0"/>
        <w:spacing w:line="360" w:lineRule="auto"/>
        <w:rPr>
          <w:rFonts w:ascii="仿宋_GB2312" w:eastAsia="仿宋_GB2312"/>
          <w:bCs/>
          <w:sz w:val="32"/>
          <w:szCs w:val="32"/>
        </w:rPr>
      </w:pPr>
    </w:p>
    <w:p w:rsidR="007A34D8" w:rsidRDefault="007A34D8">
      <w:pPr>
        <w:jc w:val="center"/>
        <w:rPr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目</w:t>
      </w:r>
      <w:r>
        <w:rPr>
          <w:rFonts w:eastAsia="黑体"/>
          <w:bCs/>
          <w:sz w:val="36"/>
          <w:szCs w:val="36"/>
        </w:rPr>
        <w:t xml:space="preserve">    </w:t>
      </w:r>
      <w:r>
        <w:rPr>
          <w:rFonts w:eastAsia="黑体" w:hint="eastAsia"/>
          <w:bCs/>
          <w:sz w:val="36"/>
          <w:szCs w:val="36"/>
        </w:rPr>
        <w:t>录</w:t>
      </w:r>
    </w:p>
    <w:p w:rsidR="007A34D8" w:rsidRDefault="007A34D8">
      <w:pPr>
        <w:pStyle w:val="TOC3"/>
      </w:pPr>
    </w:p>
    <w:p w:rsidR="007A34D8" w:rsidRDefault="007A34D8">
      <w:pPr>
        <w:pStyle w:val="TOC3"/>
        <w:tabs>
          <w:tab w:val="clear" w:pos="8380"/>
          <w:tab w:val="right" w:leader="dot" w:pos="9360"/>
        </w:tabs>
        <w:rPr>
          <w:b/>
          <w:bCs/>
        </w:rPr>
      </w:pPr>
      <w:r>
        <w:rPr>
          <w:rFonts w:ascii="宋体" w:hAnsi="宋体"/>
          <w:b/>
          <w:bCs/>
        </w:rPr>
        <w:t xml:space="preserve">1 </w:t>
      </w:r>
      <w:r>
        <w:rPr>
          <w:rFonts w:ascii="宋体" w:hAnsi="宋体" w:hint="eastAsia"/>
          <w:b/>
          <w:bCs/>
        </w:rPr>
        <w:t>××××××项目</w:t>
      </w:r>
      <w:r>
        <w:rPr>
          <w:rFonts w:hint="eastAsia"/>
          <w:b/>
          <w:bCs/>
        </w:rPr>
        <w:t>申请表</w:t>
      </w:r>
      <w:r>
        <w:tab/>
        <w:t>1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  <w:rPr>
          <w:b/>
          <w:bCs/>
        </w:rPr>
      </w:pPr>
      <w:r>
        <w:rPr>
          <w:b/>
          <w:bCs/>
        </w:rPr>
        <w:t xml:space="preserve">2 </w:t>
      </w:r>
      <w:r>
        <w:rPr>
          <w:rFonts w:hint="eastAsia"/>
          <w:b/>
          <w:bCs/>
        </w:rPr>
        <w:t>申请人个人资质证明</w:t>
      </w:r>
    </w:p>
    <w:p w:rsidR="007A34D8" w:rsidRDefault="007A34D8" w:rsidP="00821D1B">
      <w:pPr>
        <w:pStyle w:val="TOC3"/>
        <w:tabs>
          <w:tab w:val="clear" w:pos="8380"/>
          <w:tab w:val="right" w:leader="dot" w:pos="9360"/>
        </w:tabs>
        <w:ind w:firstLineChars="50" w:firstLine="31680"/>
      </w:pPr>
      <w:r>
        <w:t>2.1</w:t>
      </w:r>
      <w:r>
        <w:rPr>
          <w:rFonts w:hint="eastAsia"/>
        </w:rPr>
        <w:t>身份证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2.2</w:t>
      </w:r>
      <w:r>
        <w:rPr>
          <w:rFonts w:hint="eastAsia"/>
        </w:rPr>
        <w:t>学历学位证书</w:t>
      </w:r>
      <w:r>
        <w:tab/>
        <w:t>?</w:t>
      </w:r>
    </w:p>
    <w:p w:rsidR="007A34D8" w:rsidRDefault="007A34D8" w:rsidP="00821D1B">
      <w:pPr>
        <w:pStyle w:val="TOC3"/>
        <w:tabs>
          <w:tab w:val="clear" w:pos="8380"/>
          <w:tab w:val="right" w:leader="dot" w:pos="9360"/>
        </w:tabs>
        <w:ind w:firstLineChars="50" w:firstLine="31680"/>
      </w:pPr>
      <w:r>
        <w:t>2.3</w:t>
      </w:r>
      <w:r>
        <w:rPr>
          <w:rFonts w:hint="eastAsia"/>
        </w:rPr>
        <w:t>专业技术职务证书</w:t>
      </w:r>
      <w:r>
        <w:rPr>
          <w:rFonts w:hint="eastAsia"/>
          <w:color w:val="0000FF"/>
        </w:rPr>
        <w:t>（或聘文）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3 </w:t>
      </w:r>
      <w:r>
        <w:rPr>
          <w:rFonts w:hint="eastAsia"/>
          <w:b/>
          <w:bCs/>
        </w:rPr>
        <w:t>科研、教研项目、获奖证书及专利情况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3.1</w:t>
      </w:r>
      <w:r>
        <w:rPr>
          <w:rFonts w:hint="eastAsia"/>
        </w:rPr>
        <w:t>科研项目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3.1.1</w:t>
        </w:r>
      </w:smartTag>
      <w:r>
        <w:rPr>
          <w:rFonts w:hint="eastAsia"/>
        </w:rPr>
        <w:t>科研项目</w:t>
      </w:r>
      <w:r>
        <w:t>1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3.1.2</w:t>
        </w:r>
      </w:smartTag>
      <w:r>
        <w:rPr>
          <w:rFonts w:hint="eastAsia"/>
        </w:rPr>
        <w:t>科研项目</w:t>
      </w:r>
      <w:r>
        <w:t>2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3.1.3</w:t>
        </w:r>
      </w:smartTag>
      <w:r>
        <w:rPr>
          <w:rFonts w:hint="eastAsia"/>
        </w:rPr>
        <w:t>科研项目</w:t>
      </w:r>
      <w:r>
        <w:t>3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3.2</w:t>
      </w:r>
      <w:r>
        <w:rPr>
          <w:rFonts w:hint="eastAsia"/>
        </w:rPr>
        <w:t>教研项目</w:t>
      </w:r>
    </w:p>
    <w:p w:rsidR="007A34D8" w:rsidRDefault="007A34D8" w:rsidP="00821D1B">
      <w:pPr>
        <w:pStyle w:val="TOC3"/>
        <w:tabs>
          <w:tab w:val="clear" w:pos="8380"/>
          <w:tab w:val="right" w:leader="dot" w:pos="9360"/>
        </w:tabs>
        <w:ind w:firstLineChars="50" w:firstLine="3168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3.2.1</w:t>
        </w:r>
      </w:smartTag>
      <w:r>
        <w:rPr>
          <w:rFonts w:hint="eastAsia"/>
        </w:rPr>
        <w:t>教研项目</w:t>
      </w:r>
      <w:r>
        <w:t>1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3.2.2</w:t>
        </w:r>
      </w:smartTag>
      <w:r>
        <w:rPr>
          <w:rFonts w:hint="eastAsia"/>
        </w:rPr>
        <w:t>教研项目</w:t>
      </w:r>
      <w:r>
        <w:t>2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3.2.3</w:t>
        </w:r>
      </w:smartTag>
      <w:r>
        <w:rPr>
          <w:rFonts w:hint="eastAsia"/>
        </w:rPr>
        <w:t>教研项目</w:t>
      </w:r>
      <w:r>
        <w:t>3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3.3</w:t>
      </w:r>
      <w:r>
        <w:rPr>
          <w:rFonts w:hint="eastAsia"/>
        </w:rPr>
        <w:t>获奖证书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3.3.1</w:t>
        </w:r>
      </w:smartTag>
      <w:r>
        <w:rPr>
          <w:rFonts w:hint="eastAsia"/>
        </w:rPr>
        <w:t>获奖证书</w:t>
      </w:r>
      <w:r>
        <w:t>1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3.3.2</w:t>
        </w:r>
      </w:smartTag>
      <w:r>
        <w:rPr>
          <w:rFonts w:hint="eastAsia"/>
        </w:rPr>
        <w:t>获奖证书</w:t>
      </w:r>
      <w:r>
        <w:t>2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3.3.3</w:t>
        </w:r>
      </w:smartTag>
      <w:r>
        <w:rPr>
          <w:rFonts w:hint="eastAsia"/>
        </w:rPr>
        <w:t>获奖证书</w:t>
      </w:r>
      <w:r>
        <w:t>3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3.4</w:t>
      </w:r>
      <w:r>
        <w:rPr>
          <w:rFonts w:hint="eastAsia"/>
        </w:rPr>
        <w:t>专利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3.4.1</w:t>
        </w:r>
      </w:smartTag>
      <w:r>
        <w:rPr>
          <w:rFonts w:hint="eastAsia"/>
        </w:rPr>
        <w:t>专利</w:t>
      </w:r>
      <w:r>
        <w:t>1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3.4.2</w:t>
        </w:r>
      </w:smartTag>
      <w:r>
        <w:rPr>
          <w:rFonts w:hint="eastAsia"/>
        </w:rPr>
        <w:t>专利</w:t>
      </w:r>
      <w:r>
        <w:t>2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  <w:rPr>
          <w:b/>
          <w:bCs/>
        </w:rPr>
      </w:pPr>
      <w:r>
        <w:rPr>
          <w:b/>
          <w:bCs/>
        </w:rPr>
        <w:t xml:space="preserve">4 </w:t>
      </w:r>
      <w:r>
        <w:rPr>
          <w:rFonts w:hint="eastAsia"/>
          <w:b/>
          <w:bCs/>
        </w:rPr>
        <w:t>重要代表性论文或著作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4.1</w:t>
      </w:r>
      <w:r>
        <w:rPr>
          <w:rFonts w:hint="eastAsia"/>
        </w:rPr>
        <w:t>代表性论文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4.1.1</w:t>
        </w:r>
      </w:smartTag>
      <w:r>
        <w:rPr>
          <w:rFonts w:hint="eastAsia"/>
        </w:rPr>
        <w:t>代表性论文</w:t>
      </w:r>
      <w:r>
        <w:t>1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4.1.2</w:t>
        </w:r>
      </w:smartTag>
      <w:r>
        <w:rPr>
          <w:rFonts w:hint="eastAsia"/>
        </w:rPr>
        <w:t>代表性论文</w:t>
      </w:r>
      <w:r>
        <w:t>2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4.1.3</w:t>
        </w:r>
      </w:smartTag>
      <w:r>
        <w:rPr>
          <w:rFonts w:hint="eastAsia"/>
        </w:rPr>
        <w:t>代表性论文</w:t>
      </w:r>
      <w:r>
        <w:t>3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4.1.4</w:t>
        </w:r>
      </w:smartTag>
      <w:r>
        <w:rPr>
          <w:rFonts w:hint="eastAsia"/>
        </w:rPr>
        <w:t>代表性论文</w:t>
      </w:r>
      <w:r>
        <w:t>4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4.1.5</w:t>
        </w:r>
      </w:smartTag>
      <w:r>
        <w:rPr>
          <w:rFonts w:hint="eastAsia"/>
        </w:rPr>
        <w:t>代表性论文</w:t>
      </w:r>
      <w:r>
        <w:t>5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4.2</w:t>
      </w:r>
      <w:r>
        <w:rPr>
          <w:rFonts w:hint="eastAsia"/>
        </w:rPr>
        <w:t>代表性著作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4.2.1</w:t>
        </w:r>
      </w:smartTag>
      <w:r>
        <w:rPr>
          <w:rFonts w:hint="eastAsia"/>
        </w:rPr>
        <w:t>著作</w:t>
      </w:r>
      <w:r>
        <w:t>1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4.2.2</w:t>
        </w:r>
      </w:smartTag>
      <w:r>
        <w:rPr>
          <w:rFonts w:hint="eastAsia"/>
        </w:rPr>
        <w:t>著作</w:t>
      </w:r>
      <w:r>
        <w:t>2</w:t>
      </w:r>
      <w:r>
        <w:tab/>
        <w:t>?</w:t>
      </w:r>
    </w:p>
    <w:p w:rsidR="007A34D8" w:rsidRDefault="007A34D8" w:rsidP="00821D1B">
      <w:pPr>
        <w:pStyle w:val="TOC3"/>
        <w:tabs>
          <w:tab w:val="clear" w:pos="8380"/>
          <w:tab w:val="right" w:leader="dot" w:pos="9360"/>
        </w:tabs>
        <w:ind w:firstLineChars="50" w:firstLine="3168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4.2.3</w:t>
        </w:r>
      </w:smartTag>
      <w:r>
        <w:rPr>
          <w:rFonts w:hint="eastAsia"/>
        </w:rPr>
        <w:t>著作</w:t>
      </w:r>
      <w:r>
        <w:t>3</w:t>
      </w:r>
      <w:r>
        <w:tab/>
        <w:t>?</w:t>
      </w:r>
    </w:p>
    <w:p w:rsidR="007A34D8" w:rsidRDefault="007A34D8">
      <w:pPr>
        <w:pStyle w:val="TOC3"/>
        <w:tabs>
          <w:tab w:val="clear" w:pos="8380"/>
          <w:tab w:val="right" w:leader="dot" w:pos="9360"/>
        </w:tabs>
      </w:pPr>
      <w: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4.2.4</w:t>
        </w:r>
      </w:smartTag>
      <w:r>
        <w:rPr>
          <w:rFonts w:hint="eastAsia"/>
        </w:rPr>
        <w:t>著作</w:t>
      </w:r>
      <w:r>
        <w:t>4</w:t>
      </w:r>
      <w:r>
        <w:tab/>
        <w:t>?</w:t>
      </w:r>
    </w:p>
    <w:p w:rsidR="007A34D8" w:rsidRDefault="007A34D8">
      <w:pPr>
        <w:pStyle w:val="TOC3"/>
      </w:pPr>
    </w:p>
    <w:p w:rsidR="007A34D8" w:rsidRDefault="007A34D8">
      <w:pPr>
        <w:spacing w:line="440" w:lineRule="exact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有关说明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（</w:t>
      </w:r>
      <w:r>
        <w:rPr>
          <w:color w:val="0000FF"/>
          <w:sz w:val="24"/>
        </w:rPr>
        <w:t>1</w:t>
      </w:r>
      <w:r>
        <w:rPr>
          <w:rFonts w:hint="eastAsia"/>
          <w:color w:val="0000FF"/>
          <w:sz w:val="24"/>
        </w:rPr>
        <w:t>）本目录</w:t>
      </w:r>
      <w:r>
        <w:rPr>
          <w:rFonts w:hint="eastAsia"/>
          <w:b/>
          <w:bCs/>
          <w:color w:val="FF0000"/>
          <w:sz w:val="24"/>
        </w:rPr>
        <w:t>只提供参考</w:t>
      </w:r>
      <w:r>
        <w:rPr>
          <w:rFonts w:hint="eastAsia"/>
          <w:color w:val="0000FF"/>
          <w:sz w:val="24"/>
        </w:rPr>
        <w:t>，可以自行设计。</w:t>
      </w:r>
      <w:r>
        <w:rPr>
          <w:rFonts w:hint="eastAsia"/>
          <w:b/>
          <w:bCs/>
          <w:color w:val="FF0000"/>
          <w:sz w:val="24"/>
        </w:rPr>
        <w:t>项目申请表</w:t>
      </w:r>
      <w:r>
        <w:rPr>
          <w:rFonts w:hint="eastAsia"/>
          <w:sz w:val="24"/>
        </w:rPr>
        <w:t>和</w:t>
      </w:r>
      <w:r>
        <w:rPr>
          <w:rFonts w:hint="eastAsia"/>
          <w:b/>
          <w:bCs/>
          <w:color w:val="FF0000"/>
          <w:sz w:val="24"/>
        </w:rPr>
        <w:t>申请人个人资历证明</w:t>
      </w:r>
      <w:r>
        <w:rPr>
          <w:rFonts w:hint="eastAsia"/>
          <w:color w:val="0000FF"/>
          <w:sz w:val="24"/>
        </w:rPr>
        <w:t>为必须提供的内容。项目申请表</w:t>
      </w:r>
      <w:r>
        <w:rPr>
          <w:rFonts w:hint="eastAsia"/>
          <w:b/>
          <w:bCs/>
          <w:color w:val="FF0000"/>
          <w:sz w:val="24"/>
        </w:rPr>
        <w:t>暂时按</w:t>
      </w:r>
      <w:r>
        <w:rPr>
          <w:rFonts w:hint="eastAsia"/>
          <w:color w:val="0000FF"/>
          <w:sz w:val="24"/>
        </w:rPr>
        <w:t>电子版准备，待学校评审结果公示结束无异议后，再统一制作经学校盖章后的电子版扫描件。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（</w:t>
      </w:r>
      <w:r>
        <w:rPr>
          <w:color w:val="0000FF"/>
          <w:sz w:val="24"/>
        </w:rPr>
        <w:t>2</w:t>
      </w:r>
      <w:r>
        <w:rPr>
          <w:rFonts w:hint="eastAsia"/>
          <w:color w:val="0000FF"/>
          <w:sz w:val="24"/>
        </w:rPr>
        <w:t>）目录中的“科研项目</w:t>
      </w:r>
      <w:r>
        <w:rPr>
          <w:color w:val="0000FF"/>
          <w:sz w:val="24"/>
        </w:rPr>
        <w:t>1</w:t>
      </w:r>
      <w:r>
        <w:rPr>
          <w:rFonts w:hint="eastAsia"/>
          <w:color w:val="0000FF"/>
          <w:sz w:val="24"/>
        </w:rPr>
        <w:t>”、“教研项目</w:t>
      </w:r>
      <w:r>
        <w:rPr>
          <w:color w:val="0000FF"/>
          <w:sz w:val="24"/>
        </w:rPr>
        <w:t>1</w:t>
      </w:r>
      <w:r>
        <w:rPr>
          <w:rFonts w:hint="eastAsia"/>
          <w:color w:val="0000FF"/>
          <w:sz w:val="24"/>
        </w:rPr>
        <w:t>”</w:t>
      </w:r>
      <w:r>
        <w:rPr>
          <w:color w:val="0000FF"/>
          <w:sz w:val="24"/>
        </w:rPr>
        <w:t>……</w:t>
      </w:r>
      <w:r>
        <w:rPr>
          <w:rFonts w:hint="eastAsia"/>
          <w:color w:val="0000FF"/>
          <w:sz w:val="24"/>
        </w:rPr>
        <w:t>“代表性论文</w:t>
      </w:r>
      <w:r>
        <w:rPr>
          <w:color w:val="0000FF"/>
          <w:sz w:val="24"/>
        </w:rPr>
        <w:t>1</w:t>
      </w:r>
      <w:r>
        <w:rPr>
          <w:rFonts w:hint="eastAsia"/>
          <w:color w:val="0000FF"/>
          <w:sz w:val="24"/>
        </w:rPr>
        <w:t>”等等，在制作目录的时候要改写成形如</w:t>
      </w:r>
      <w:r>
        <w:rPr>
          <w:rFonts w:ascii="宋体" w:hAnsi="宋体" w:hint="eastAsia"/>
          <w:color w:val="0000FF"/>
          <w:sz w:val="24"/>
        </w:rPr>
        <w:t>“×××</w:t>
      </w:r>
      <w:r>
        <w:rPr>
          <w:rFonts w:hint="eastAsia"/>
          <w:color w:val="0000FF"/>
          <w:sz w:val="24"/>
        </w:rPr>
        <w:t>年主持安徽省高校自然科学研究一般项目《</w:t>
      </w:r>
      <w:r>
        <w:rPr>
          <w:color w:val="0000FF"/>
          <w:sz w:val="24"/>
        </w:rPr>
        <w:t>XXX</w:t>
      </w:r>
      <w:r>
        <w:rPr>
          <w:rFonts w:hint="eastAsia"/>
          <w:color w:val="0000FF"/>
          <w:sz w:val="24"/>
        </w:rPr>
        <w:t>算法研究》（项目编号）</w:t>
      </w:r>
      <w:r>
        <w:rPr>
          <w:color w:val="0000FF"/>
          <w:sz w:val="24"/>
        </w:rPr>
        <w:t>,</w:t>
      </w:r>
      <w:r>
        <w:rPr>
          <w:rFonts w:hint="eastAsia"/>
          <w:color w:val="0000FF"/>
          <w:sz w:val="24"/>
        </w:rPr>
        <w:t>在研</w:t>
      </w:r>
      <w:r>
        <w:rPr>
          <w:color w:val="0000FF"/>
          <w:sz w:val="24"/>
        </w:rPr>
        <w:t>.</w:t>
      </w:r>
      <w:r>
        <w:rPr>
          <w:rFonts w:hint="eastAsia"/>
          <w:color w:val="0000FF"/>
          <w:sz w:val="24"/>
        </w:rPr>
        <w:t>”、“张三</w:t>
      </w:r>
      <w:r>
        <w:rPr>
          <w:color w:val="0000FF"/>
          <w:sz w:val="24"/>
        </w:rPr>
        <w:t>.</w:t>
      </w:r>
      <w:r>
        <w:rPr>
          <w:rFonts w:ascii="宋体" w:hAnsi="宋体" w:hint="eastAsia"/>
          <w:color w:val="0000FF"/>
          <w:sz w:val="24"/>
        </w:rPr>
        <w:t>××××</w:t>
      </w:r>
      <w:r>
        <w:rPr>
          <w:rFonts w:hint="eastAsia"/>
          <w:color w:val="0000FF"/>
          <w:sz w:val="24"/>
        </w:rPr>
        <w:t>算法应用</w:t>
      </w:r>
      <w:r>
        <w:rPr>
          <w:color w:val="0000FF"/>
          <w:sz w:val="24"/>
        </w:rPr>
        <w:t>[J].</w:t>
      </w:r>
      <w:r>
        <w:rPr>
          <w:rFonts w:hint="eastAsia"/>
          <w:color w:val="0000FF"/>
          <w:sz w:val="24"/>
        </w:rPr>
        <w:t>期刊名称</w:t>
      </w:r>
      <w:r>
        <w:rPr>
          <w:color w:val="0000FF"/>
          <w:sz w:val="24"/>
        </w:rPr>
        <w:t>,2016,10(06):799-810.</w:t>
      </w:r>
      <w:r>
        <w:rPr>
          <w:rFonts w:hint="eastAsia"/>
          <w:color w:val="0000FF"/>
          <w:sz w:val="24"/>
        </w:rPr>
        <w:t>”等这样标准业绩成果表述方式，不能完全按照目录中的样式不做任何改动，具体目录格式可参考《个人业绩成果书写格式规范系统》。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（</w:t>
      </w:r>
      <w:r>
        <w:rPr>
          <w:color w:val="0000FF"/>
          <w:sz w:val="24"/>
        </w:rPr>
        <w:t>3</w:t>
      </w:r>
      <w:r>
        <w:rPr>
          <w:rFonts w:hint="eastAsia"/>
          <w:color w:val="0000FF"/>
          <w:sz w:val="24"/>
        </w:rPr>
        <w:t>）目录条目可以根据实际情况进行删减或增加，增加时选中某一行进行复制，然后改动一下编号即可，目录中的“省略号”可以根据你输入文字的长短自动增加或减少。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（</w:t>
      </w:r>
      <w:r>
        <w:rPr>
          <w:color w:val="0000FF"/>
          <w:sz w:val="24"/>
        </w:rPr>
        <w:t>4</w:t>
      </w:r>
      <w:r>
        <w:rPr>
          <w:rFonts w:hint="eastAsia"/>
          <w:color w:val="0000FF"/>
          <w:sz w:val="24"/>
        </w:rPr>
        <w:t>）除封面和目录以外，其它各类支撑材料需标注页码。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（</w:t>
      </w:r>
      <w:r>
        <w:rPr>
          <w:color w:val="0000FF"/>
          <w:sz w:val="24"/>
        </w:rPr>
        <w:t>5</w:t>
      </w:r>
      <w:r>
        <w:rPr>
          <w:rFonts w:hint="eastAsia"/>
          <w:color w:val="0000FF"/>
          <w:sz w:val="24"/>
        </w:rPr>
        <w:t>）</w:t>
      </w:r>
      <w:r>
        <w:rPr>
          <w:color w:val="0000FF"/>
          <w:sz w:val="24"/>
        </w:rPr>
        <w:t>pdf</w:t>
      </w:r>
      <w:r>
        <w:rPr>
          <w:rFonts w:hint="eastAsia"/>
          <w:color w:val="0000FF"/>
          <w:sz w:val="24"/>
        </w:rPr>
        <w:t>扫描件制作建议：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建议</w:t>
      </w:r>
      <w:r>
        <w:rPr>
          <w:rFonts w:ascii="宋体" w:hAnsi="宋体" w:hint="eastAsia"/>
          <w:b/>
          <w:bCs/>
          <w:color w:val="FF0000"/>
          <w:sz w:val="24"/>
        </w:rPr>
        <w:t>不要</w:t>
      </w:r>
      <w:r>
        <w:rPr>
          <w:rFonts w:hint="eastAsia"/>
          <w:b/>
          <w:bCs/>
          <w:color w:val="FF0000"/>
          <w:sz w:val="24"/>
        </w:rPr>
        <w:t>采取单独扫描或者手机拍照等方式</w:t>
      </w:r>
      <w:r>
        <w:rPr>
          <w:rFonts w:hint="eastAsia"/>
          <w:color w:val="0000FF"/>
          <w:sz w:val="24"/>
        </w:rPr>
        <w:t>针对某一份材料，不仅繁琐且生成文件较大，最便捷的方式是：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制作一套完整的纸质版材料（</w:t>
      </w:r>
      <w:r>
        <w:rPr>
          <w:rFonts w:hint="eastAsia"/>
          <w:b/>
          <w:color w:val="FF0000"/>
          <w:sz w:val="24"/>
        </w:rPr>
        <w:t>全部做成单页</w:t>
      </w:r>
      <w:r>
        <w:rPr>
          <w:rFonts w:hint="eastAsia"/>
          <w:color w:val="0000FF"/>
          <w:sz w:val="24"/>
        </w:rPr>
        <w:t>）</w:t>
      </w:r>
      <w:r>
        <w:rPr>
          <w:color w:val="0000FF"/>
          <w:sz w:val="24"/>
        </w:rPr>
        <w:t>——</w:t>
      </w:r>
      <w:r>
        <w:rPr>
          <w:rFonts w:hint="eastAsia"/>
          <w:color w:val="0000FF"/>
          <w:sz w:val="24"/>
        </w:rPr>
        <w:t>水笔标注页码（也可使用</w:t>
      </w:r>
      <w:r>
        <w:rPr>
          <w:color w:val="0000FF"/>
          <w:sz w:val="24"/>
        </w:rPr>
        <w:t>pdf</w:t>
      </w:r>
      <w:r>
        <w:rPr>
          <w:rFonts w:hint="eastAsia"/>
          <w:color w:val="0000FF"/>
          <w:sz w:val="24"/>
        </w:rPr>
        <w:t>自动生成）</w:t>
      </w:r>
      <w:r>
        <w:rPr>
          <w:color w:val="0000FF"/>
          <w:sz w:val="24"/>
        </w:rPr>
        <w:t>——</w:t>
      </w:r>
      <w:r>
        <w:rPr>
          <w:rFonts w:hint="eastAsia"/>
          <w:color w:val="0000FF"/>
          <w:sz w:val="24"/>
        </w:rPr>
        <w:t>到打印店进行整体扫描</w:t>
      </w:r>
      <w:r>
        <w:rPr>
          <w:color w:val="0000FF"/>
          <w:sz w:val="24"/>
        </w:rPr>
        <w:t>——</w:t>
      </w:r>
      <w:r>
        <w:rPr>
          <w:rFonts w:hint="eastAsia"/>
          <w:color w:val="0000FF"/>
          <w:sz w:val="24"/>
        </w:rPr>
        <w:t>自动生成</w:t>
      </w:r>
      <w:r>
        <w:rPr>
          <w:color w:val="0000FF"/>
          <w:sz w:val="24"/>
        </w:rPr>
        <w:t>pdf</w:t>
      </w:r>
      <w:r>
        <w:rPr>
          <w:rFonts w:hint="eastAsia"/>
          <w:color w:val="0000FF"/>
          <w:sz w:val="24"/>
        </w:rPr>
        <w:t>格式文件。已经有各类支撑材料扫描件的，也可使用</w:t>
      </w:r>
      <w:r>
        <w:rPr>
          <w:color w:val="0000FF"/>
          <w:sz w:val="24"/>
        </w:rPr>
        <w:t>pdf</w:t>
      </w:r>
      <w:r>
        <w:rPr>
          <w:rFonts w:hint="eastAsia"/>
          <w:color w:val="0000FF"/>
          <w:sz w:val="24"/>
        </w:rPr>
        <w:t>合并功能制作支撑材料。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  <w:r>
        <w:rPr>
          <w:rFonts w:hint="eastAsia"/>
          <w:b/>
          <w:color w:val="FF0000"/>
          <w:sz w:val="24"/>
        </w:rPr>
        <w:t>注意</w:t>
      </w:r>
      <w:r>
        <w:rPr>
          <w:rFonts w:hint="eastAsia"/>
          <w:color w:val="0000FF"/>
          <w:sz w:val="24"/>
        </w:rPr>
        <w:t>：</w:t>
      </w:r>
      <w:r>
        <w:rPr>
          <w:color w:val="0000FF"/>
          <w:sz w:val="24"/>
        </w:rPr>
        <w:t>PDF</w:t>
      </w:r>
      <w:r>
        <w:rPr>
          <w:rFonts w:hint="eastAsia"/>
          <w:color w:val="0000FF"/>
          <w:sz w:val="24"/>
        </w:rPr>
        <w:t>文件大小不得超过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"/>
        </w:smartTagPr>
        <w:r>
          <w:rPr>
            <w:b/>
            <w:color w:val="FF0000"/>
            <w:sz w:val="24"/>
          </w:rPr>
          <w:t>20M</w:t>
        </w:r>
      </w:smartTag>
      <w:r>
        <w:rPr>
          <w:rFonts w:hint="eastAsia"/>
          <w:color w:val="0000FF"/>
          <w:sz w:val="24"/>
        </w:rPr>
        <w:t>（凡文件大小超过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"/>
        </w:smartTagPr>
        <w:r>
          <w:rPr>
            <w:color w:val="0000FF"/>
            <w:sz w:val="24"/>
          </w:rPr>
          <w:t>20M</w:t>
        </w:r>
      </w:smartTag>
      <w:r>
        <w:rPr>
          <w:rFonts w:hint="eastAsia"/>
          <w:color w:val="0000FF"/>
          <w:sz w:val="24"/>
        </w:rPr>
        <w:t>的一律不予受理）</w:t>
      </w:r>
    </w:p>
    <w:p w:rsidR="007A34D8" w:rsidRDefault="007A34D8" w:rsidP="00821D1B">
      <w:pPr>
        <w:spacing w:line="440" w:lineRule="exact"/>
        <w:ind w:firstLineChars="200" w:firstLine="31680"/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阅后删除以上内容。</w:t>
      </w:r>
    </w:p>
    <w:p w:rsidR="007A34D8" w:rsidRDefault="007A34D8" w:rsidP="00821D1B">
      <w:pPr>
        <w:spacing w:line="440" w:lineRule="exact"/>
        <w:ind w:firstLineChars="200" w:firstLine="31680"/>
        <w:rPr>
          <w:color w:val="0000FF"/>
          <w:sz w:val="24"/>
        </w:rPr>
      </w:pPr>
    </w:p>
    <w:p w:rsidR="007A34D8" w:rsidRDefault="007A34D8">
      <w:pPr>
        <w:adjustRightInd w:val="0"/>
        <w:snapToGrid w:val="0"/>
        <w:spacing w:line="360" w:lineRule="auto"/>
        <w:rPr>
          <w:rFonts w:ascii="仿宋_GB2312" w:eastAsia="仿宋_GB2312"/>
          <w:b/>
          <w:color w:val="FF0000"/>
          <w:sz w:val="32"/>
          <w:szCs w:val="32"/>
        </w:rPr>
      </w:pPr>
    </w:p>
    <w:sectPr w:rsidR="007A34D8" w:rsidSect="00FF328C">
      <w:headerReference w:type="default" r:id="rId7"/>
      <w:footerReference w:type="even" r:id="rId8"/>
      <w:footerReference w:type="default" r:id="rId9"/>
      <w:pgSz w:w="11906" w:h="16838"/>
      <w:pgMar w:top="1247" w:right="1247" w:bottom="1134" w:left="124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4D8" w:rsidRDefault="007A34D8" w:rsidP="00FF328C">
      <w:r>
        <w:separator/>
      </w:r>
    </w:p>
  </w:endnote>
  <w:endnote w:type="continuationSeparator" w:id="0">
    <w:p w:rsidR="007A34D8" w:rsidRDefault="007A34D8" w:rsidP="00FF3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4D8" w:rsidRDefault="007A34D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47</w:t>
    </w:r>
    <w:r>
      <w:rPr>
        <w:rStyle w:val="PageNumber"/>
      </w:rPr>
      <w:fldChar w:fldCharType="end"/>
    </w:r>
  </w:p>
  <w:p w:rsidR="007A34D8" w:rsidRDefault="007A34D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4D8" w:rsidRDefault="007A34D8">
    <w:pPr>
      <w:pStyle w:val="Footer"/>
      <w:framePr w:wrap="around" w:vAnchor="text" w:hAnchor="margin" w:xAlign="center" w:y="1"/>
      <w:rPr>
        <w:rStyle w:val="PageNumber"/>
      </w:rPr>
    </w:pPr>
  </w:p>
  <w:p w:rsidR="007A34D8" w:rsidRDefault="007A34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4D8" w:rsidRDefault="007A34D8" w:rsidP="00FF328C">
      <w:r>
        <w:separator/>
      </w:r>
    </w:p>
  </w:footnote>
  <w:footnote w:type="continuationSeparator" w:id="0">
    <w:p w:rsidR="007A34D8" w:rsidRDefault="007A34D8" w:rsidP="00FF3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4D8" w:rsidRDefault="007A34D8">
    <w:pPr>
      <w:pStyle w:val="Header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jIyNDI2Mjc3MTk2MWY3NGRlY2ExODcyNzRiYTc2NzAifQ=="/>
    <w:docVar w:name="KSO_WPS_MARK_KEY" w:val="ca4fe221-2a4a-4fe8-b6c0-483b3b4c0c7a"/>
  </w:docVars>
  <w:rsids>
    <w:rsidRoot w:val="00CA791A"/>
    <w:rsid w:val="00001B0A"/>
    <w:rsid w:val="00006996"/>
    <w:rsid w:val="00007B10"/>
    <w:rsid w:val="0001214B"/>
    <w:rsid w:val="00025C65"/>
    <w:rsid w:val="00027B71"/>
    <w:rsid w:val="000312E1"/>
    <w:rsid w:val="000315C4"/>
    <w:rsid w:val="00047345"/>
    <w:rsid w:val="00063833"/>
    <w:rsid w:val="000B1D2B"/>
    <w:rsid w:val="000B42FE"/>
    <w:rsid w:val="000B5319"/>
    <w:rsid w:val="000C05DB"/>
    <w:rsid w:val="000C3DD9"/>
    <w:rsid w:val="000C55F1"/>
    <w:rsid w:val="000D7212"/>
    <w:rsid w:val="000E4CC3"/>
    <w:rsid w:val="000E71FA"/>
    <w:rsid w:val="001042C8"/>
    <w:rsid w:val="00111999"/>
    <w:rsid w:val="00121C4B"/>
    <w:rsid w:val="00122A2E"/>
    <w:rsid w:val="00123E9B"/>
    <w:rsid w:val="001302AD"/>
    <w:rsid w:val="00135D9B"/>
    <w:rsid w:val="0013731A"/>
    <w:rsid w:val="001500FC"/>
    <w:rsid w:val="00154D08"/>
    <w:rsid w:val="00155C6D"/>
    <w:rsid w:val="001579C2"/>
    <w:rsid w:val="0018013B"/>
    <w:rsid w:val="001B0696"/>
    <w:rsid w:val="001B6851"/>
    <w:rsid w:val="001B7622"/>
    <w:rsid w:val="001B7DFE"/>
    <w:rsid w:val="001C2286"/>
    <w:rsid w:val="001C557D"/>
    <w:rsid w:val="001C5FA4"/>
    <w:rsid w:val="001E103D"/>
    <w:rsid w:val="001F5665"/>
    <w:rsid w:val="001F7C75"/>
    <w:rsid w:val="00210BD7"/>
    <w:rsid w:val="00221DB9"/>
    <w:rsid w:val="002232EA"/>
    <w:rsid w:val="00235CFD"/>
    <w:rsid w:val="002379D0"/>
    <w:rsid w:val="00240DA8"/>
    <w:rsid w:val="00241814"/>
    <w:rsid w:val="00242EE3"/>
    <w:rsid w:val="0024333E"/>
    <w:rsid w:val="00244CF9"/>
    <w:rsid w:val="00252BD0"/>
    <w:rsid w:val="002541CB"/>
    <w:rsid w:val="002562DD"/>
    <w:rsid w:val="0025655F"/>
    <w:rsid w:val="002739C9"/>
    <w:rsid w:val="00277368"/>
    <w:rsid w:val="00277666"/>
    <w:rsid w:val="0028128E"/>
    <w:rsid w:val="002C077F"/>
    <w:rsid w:val="002C37F7"/>
    <w:rsid w:val="002D00B0"/>
    <w:rsid w:val="00300D07"/>
    <w:rsid w:val="00306DF8"/>
    <w:rsid w:val="00310EAB"/>
    <w:rsid w:val="00313FCD"/>
    <w:rsid w:val="00317033"/>
    <w:rsid w:val="0032322E"/>
    <w:rsid w:val="00331C15"/>
    <w:rsid w:val="0033284F"/>
    <w:rsid w:val="0033324F"/>
    <w:rsid w:val="00334B48"/>
    <w:rsid w:val="00347AFA"/>
    <w:rsid w:val="003566B6"/>
    <w:rsid w:val="00367F02"/>
    <w:rsid w:val="00370F3A"/>
    <w:rsid w:val="003718F0"/>
    <w:rsid w:val="00373725"/>
    <w:rsid w:val="00374211"/>
    <w:rsid w:val="00377FD0"/>
    <w:rsid w:val="00382CFE"/>
    <w:rsid w:val="003900A0"/>
    <w:rsid w:val="00390AD4"/>
    <w:rsid w:val="00394024"/>
    <w:rsid w:val="00397F0A"/>
    <w:rsid w:val="003A4D35"/>
    <w:rsid w:val="003B0E3A"/>
    <w:rsid w:val="003B0F69"/>
    <w:rsid w:val="003B5B7A"/>
    <w:rsid w:val="003D449C"/>
    <w:rsid w:val="003E406A"/>
    <w:rsid w:val="003E441C"/>
    <w:rsid w:val="003F2933"/>
    <w:rsid w:val="003F5F9C"/>
    <w:rsid w:val="0041462E"/>
    <w:rsid w:val="00415D7D"/>
    <w:rsid w:val="00421929"/>
    <w:rsid w:val="004264DC"/>
    <w:rsid w:val="00427579"/>
    <w:rsid w:val="004319EB"/>
    <w:rsid w:val="004355AE"/>
    <w:rsid w:val="004364D5"/>
    <w:rsid w:val="00436F38"/>
    <w:rsid w:val="00441771"/>
    <w:rsid w:val="00441F3A"/>
    <w:rsid w:val="00450667"/>
    <w:rsid w:val="0046037B"/>
    <w:rsid w:val="00464CD7"/>
    <w:rsid w:val="004724E4"/>
    <w:rsid w:val="00474AA9"/>
    <w:rsid w:val="00476101"/>
    <w:rsid w:val="00481E79"/>
    <w:rsid w:val="004842DE"/>
    <w:rsid w:val="00490149"/>
    <w:rsid w:val="004A1DC9"/>
    <w:rsid w:val="004A31BB"/>
    <w:rsid w:val="004A4A7B"/>
    <w:rsid w:val="004B23E7"/>
    <w:rsid w:val="004B33CF"/>
    <w:rsid w:val="004B54E9"/>
    <w:rsid w:val="004C29F0"/>
    <w:rsid w:val="004D300F"/>
    <w:rsid w:val="004E3F1E"/>
    <w:rsid w:val="004F2DB7"/>
    <w:rsid w:val="00502AA5"/>
    <w:rsid w:val="005055C7"/>
    <w:rsid w:val="00505A77"/>
    <w:rsid w:val="00513541"/>
    <w:rsid w:val="00517A27"/>
    <w:rsid w:val="005209E0"/>
    <w:rsid w:val="0052301E"/>
    <w:rsid w:val="005244CF"/>
    <w:rsid w:val="00531112"/>
    <w:rsid w:val="00531469"/>
    <w:rsid w:val="00533C2A"/>
    <w:rsid w:val="005407C9"/>
    <w:rsid w:val="00543DE8"/>
    <w:rsid w:val="00564CE6"/>
    <w:rsid w:val="005766E6"/>
    <w:rsid w:val="0057693F"/>
    <w:rsid w:val="005806DC"/>
    <w:rsid w:val="0058215F"/>
    <w:rsid w:val="00586337"/>
    <w:rsid w:val="00593E9B"/>
    <w:rsid w:val="005A0E3B"/>
    <w:rsid w:val="005C12F5"/>
    <w:rsid w:val="005C269F"/>
    <w:rsid w:val="005D4AA9"/>
    <w:rsid w:val="005D6B17"/>
    <w:rsid w:val="005E1574"/>
    <w:rsid w:val="005E1A53"/>
    <w:rsid w:val="005E36EA"/>
    <w:rsid w:val="005F31B4"/>
    <w:rsid w:val="006057F0"/>
    <w:rsid w:val="00607513"/>
    <w:rsid w:val="006144DF"/>
    <w:rsid w:val="00614B52"/>
    <w:rsid w:val="00617A29"/>
    <w:rsid w:val="00624E36"/>
    <w:rsid w:val="00631CE0"/>
    <w:rsid w:val="00637630"/>
    <w:rsid w:val="00641E7F"/>
    <w:rsid w:val="00656BA3"/>
    <w:rsid w:val="0065713A"/>
    <w:rsid w:val="00662166"/>
    <w:rsid w:val="00665775"/>
    <w:rsid w:val="00670062"/>
    <w:rsid w:val="00675380"/>
    <w:rsid w:val="0067687D"/>
    <w:rsid w:val="006819D5"/>
    <w:rsid w:val="00694A4F"/>
    <w:rsid w:val="006968E5"/>
    <w:rsid w:val="00697356"/>
    <w:rsid w:val="006A0B6C"/>
    <w:rsid w:val="006A2854"/>
    <w:rsid w:val="006A3B2E"/>
    <w:rsid w:val="006A4EFE"/>
    <w:rsid w:val="006B65AB"/>
    <w:rsid w:val="006C10C5"/>
    <w:rsid w:val="006C1E29"/>
    <w:rsid w:val="006C698F"/>
    <w:rsid w:val="006D7D69"/>
    <w:rsid w:val="006E58F4"/>
    <w:rsid w:val="006E7338"/>
    <w:rsid w:val="00703275"/>
    <w:rsid w:val="007049FE"/>
    <w:rsid w:val="00705E3C"/>
    <w:rsid w:val="007132F8"/>
    <w:rsid w:val="00730F1C"/>
    <w:rsid w:val="00734ED4"/>
    <w:rsid w:val="0074072A"/>
    <w:rsid w:val="00756574"/>
    <w:rsid w:val="00756D57"/>
    <w:rsid w:val="007609C2"/>
    <w:rsid w:val="00764608"/>
    <w:rsid w:val="00764B69"/>
    <w:rsid w:val="00765721"/>
    <w:rsid w:val="00773CD4"/>
    <w:rsid w:val="0077595C"/>
    <w:rsid w:val="007A0F3F"/>
    <w:rsid w:val="007A34D8"/>
    <w:rsid w:val="007A5191"/>
    <w:rsid w:val="007A586F"/>
    <w:rsid w:val="007B1A48"/>
    <w:rsid w:val="007B5CCD"/>
    <w:rsid w:val="007B6CB1"/>
    <w:rsid w:val="007C2DCA"/>
    <w:rsid w:val="007C7F5D"/>
    <w:rsid w:val="007D0189"/>
    <w:rsid w:val="007E011E"/>
    <w:rsid w:val="007E0452"/>
    <w:rsid w:val="007E1CED"/>
    <w:rsid w:val="007E46F2"/>
    <w:rsid w:val="007F18C7"/>
    <w:rsid w:val="007F29BA"/>
    <w:rsid w:val="007F30C7"/>
    <w:rsid w:val="007F3EAA"/>
    <w:rsid w:val="007F41FF"/>
    <w:rsid w:val="007F5586"/>
    <w:rsid w:val="007F5A3B"/>
    <w:rsid w:val="007F5D94"/>
    <w:rsid w:val="008165EC"/>
    <w:rsid w:val="0082132D"/>
    <w:rsid w:val="00821D1B"/>
    <w:rsid w:val="0083154F"/>
    <w:rsid w:val="008351C5"/>
    <w:rsid w:val="00835397"/>
    <w:rsid w:val="00835D11"/>
    <w:rsid w:val="00837952"/>
    <w:rsid w:val="008379C0"/>
    <w:rsid w:val="00847BD4"/>
    <w:rsid w:val="0085469B"/>
    <w:rsid w:val="00860F91"/>
    <w:rsid w:val="0086257F"/>
    <w:rsid w:val="00863989"/>
    <w:rsid w:val="008706B2"/>
    <w:rsid w:val="00875D70"/>
    <w:rsid w:val="008807D2"/>
    <w:rsid w:val="0088606F"/>
    <w:rsid w:val="008904E4"/>
    <w:rsid w:val="00893712"/>
    <w:rsid w:val="008A66A8"/>
    <w:rsid w:val="008B0693"/>
    <w:rsid w:val="008B3CAB"/>
    <w:rsid w:val="008B5C3F"/>
    <w:rsid w:val="008B6252"/>
    <w:rsid w:val="008C044F"/>
    <w:rsid w:val="008C392F"/>
    <w:rsid w:val="008D657F"/>
    <w:rsid w:val="008F2FDA"/>
    <w:rsid w:val="008F5D93"/>
    <w:rsid w:val="00900E24"/>
    <w:rsid w:val="00901C60"/>
    <w:rsid w:val="00903BF8"/>
    <w:rsid w:val="00903F85"/>
    <w:rsid w:val="00904379"/>
    <w:rsid w:val="00905EFF"/>
    <w:rsid w:val="0091308E"/>
    <w:rsid w:val="00913395"/>
    <w:rsid w:val="00917ECB"/>
    <w:rsid w:val="009253A0"/>
    <w:rsid w:val="0092636F"/>
    <w:rsid w:val="009334E7"/>
    <w:rsid w:val="009420CF"/>
    <w:rsid w:val="00944231"/>
    <w:rsid w:val="00951EA7"/>
    <w:rsid w:val="00954B6C"/>
    <w:rsid w:val="00955075"/>
    <w:rsid w:val="00955991"/>
    <w:rsid w:val="00963B0F"/>
    <w:rsid w:val="0097020B"/>
    <w:rsid w:val="00975BEA"/>
    <w:rsid w:val="00983B07"/>
    <w:rsid w:val="0099054C"/>
    <w:rsid w:val="0099142F"/>
    <w:rsid w:val="00994B64"/>
    <w:rsid w:val="00995336"/>
    <w:rsid w:val="00996285"/>
    <w:rsid w:val="00997736"/>
    <w:rsid w:val="009A46AD"/>
    <w:rsid w:val="009A550E"/>
    <w:rsid w:val="009A6A5D"/>
    <w:rsid w:val="009B763F"/>
    <w:rsid w:val="009B7931"/>
    <w:rsid w:val="009C403E"/>
    <w:rsid w:val="009C7EDF"/>
    <w:rsid w:val="009F4ED6"/>
    <w:rsid w:val="00A03979"/>
    <w:rsid w:val="00A062B9"/>
    <w:rsid w:val="00A149B8"/>
    <w:rsid w:val="00A14C1A"/>
    <w:rsid w:val="00A15488"/>
    <w:rsid w:val="00A3177C"/>
    <w:rsid w:val="00A32BA2"/>
    <w:rsid w:val="00A40568"/>
    <w:rsid w:val="00A5240F"/>
    <w:rsid w:val="00A56726"/>
    <w:rsid w:val="00A63D49"/>
    <w:rsid w:val="00A714D3"/>
    <w:rsid w:val="00A73ACF"/>
    <w:rsid w:val="00A82CD2"/>
    <w:rsid w:val="00A9023C"/>
    <w:rsid w:val="00AB3118"/>
    <w:rsid w:val="00AB504F"/>
    <w:rsid w:val="00AC7772"/>
    <w:rsid w:val="00AD0510"/>
    <w:rsid w:val="00AE0E40"/>
    <w:rsid w:val="00AE1345"/>
    <w:rsid w:val="00AE503B"/>
    <w:rsid w:val="00AE7EAD"/>
    <w:rsid w:val="00AF7AC6"/>
    <w:rsid w:val="00B03114"/>
    <w:rsid w:val="00B2317E"/>
    <w:rsid w:val="00B24790"/>
    <w:rsid w:val="00B25B4A"/>
    <w:rsid w:val="00B27107"/>
    <w:rsid w:val="00B273DC"/>
    <w:rsid w:val="00B330F8"/>
    <w:rsid w:val="00B455EE"/>
    <w:rsid w:val="00B503D4"/>
    <w:rsid w:val="00B53EFD"/>
    <w:rsid w:val="00B55AC9"/>
    <w:rsid w:val="00B55DBF"/>
    <w:rsid w:val="00B56D69"/>
    <w:rsid w:val="00B5778D"/>
    <w:rsid w:val="00B662FB"/>
    <w:rsid w:val="00B67042"/>
    <w:rsid w:val="00B71F8E"/>
    <w:rsid w:val="00B76F20"/>
    <w:rsid w:val="00B85723"/>
    <w:rsid w:val="00B87E6D"/>
    <w:rsid w:val="00B87F33"/>
    <w:rsid w:val="00B92847"/>
    <w:rsid w:val="00B93C48"/>
    <w:rsid w:val="00B953C0"/>
    <w:rsid w:val="00B96D7D"/>
    <w:rsid w:val="00B977BA"/>
    <w:rsid w:val="00BA4FF7"/>
    <w:rsid w:val="00BA7044"/>
    <w:rsid w:val="00BB010B"/>
    <w:rsid w:val="00BC09D5"/>
    <w:rsid w:val="00BC0A98"/>
    <w:rsid w:val="00BC2D79"/>
    <w:rsid w:val="00BC3B9D"/>
    <w:rsid w:val="00BC6FAC"/>
    <w:rsid w:val="00BD0FFA"/>
    <w:rsid w:val="00BD5058"/>
    <w:rsid w:val="00BD5361"/>
    <w:rsid w:val="00BE7EAB"/>
    <w:rsid w:val="00BF3B9D"/>
    <w:rsid w:val="00BF6079"/>
    <w:rsid w:val="00BF7A2C"/>
    <w:rsid w:val="00C10FB3"/>
    <w:rsid w:val="00C14750"/>
    <w:rsid w:val="00C1537F"/>
    <w:rsid w:val="00C15525"/>
    <w:rsid w:val="00C155E0"/>
    <w:rsid w:val="00C174ED"/>
    <w:rsid w:val="00C3134D"/>
    <w:rsid w:val="00C34185"/>
    <w:rsid w:val="00C343F5"/>
    <w:rsid w:val="00C34E1D"/>
    <w:rsid w:val="00C3677D"/>
    <w:rsid w:val="00C50B97"/>
    <w:rsid w:val="00C6689E"/>
    <w:rsid w:val="00C674EC"/>
    <w:rsid w:val="00C72611"/>
    <w:rsid w:val="00C81A02"/>
    <w:rsid w:val="00C8216D"/>
    <w:rsid w:val="00C842C6"/>
    <w:rsid w:val="00C85430"/>
    <w:rsid w:val="00CA761F"/>
    <w:rsid w:val="00CA791A"/>
    <w:rsid w:val="00CB6307"/>
    <w:rsid w:val="00CB7F22"/>
    <w:rsid w:val="00CC4FC1"/>
    <w:rsid w:val="00CD02B2"/>
    <w:rsid w:val="00CD2A8E"/>
    <w:rsid w:val="00CD3EA2"/>
    <w:rsid w:val="00CD5A83"/>
    <w:rsid w:val="00CF11CF"/>
    <w:rsid w:val="00CF2462"/>
    <w:rsid w:val="00CF2DC6"/>
    <w:rsid w:val="00CF424D"/>
    <w:rsid w:val="00CF7D22"/>
    <w:rsid w:val="00D0779E"/>
    <w:rsid w:val="00D148D8"/>
    <w:rsid w:val="00D22019"/>
    <w:rsid w:val="00D31AFD"/>
    <w:rsid w:val="00D41137"/>
    <w:rsid w:val="00D45492"/>
    <w:rsid w:val="00D65DF9"/>
    <w:rsid w:val="00D663EC"/>
    <w:rsid w:val="00D8006B"/>
    <w:rsid w:val="00D81B0F"/>
    <w:rsid w:val="00D81E8F"/>
    <w:rsid w:val="00D82317"/>
    <w:rsid w:val="00D95B7A"/>
    <w:rsid w:val="00DA04CB"/>
    <w:rsid w:val="00DA09DA"/>
    <w:rsid w:val="00DA50DE"/>
    <w:rsid w:val="00DA644B"/>
    <w:rsid w:val="00DB36C2"/>
    <w:rsid w:val="00DB4BB9"/>
    <w:rsid w:val="00DC08CB"/>
    <w:rsid w:val="00DC453C"/>
    <w:rsid w:val="00DD0A1B"/>
    <w:rsid w:val="00DE46BE"/>
    <w:rsid w:val="00DE5BE8"/>
    <w:rsid w:val="00DF132A"/>
    <w:rsid w:val="00DF6BAB"/>
    <w:rsid w:val="00E13AEB"/>
    <w:rsid w:val="00E31FC6"/>
    <w:rsid w:val="00E43616"/>
    <w:rsid w:val="00E6510E"/>
    <w:rsid w:val="00E6637E"/>
    <w:rsid w:val="00E66FCD"/>
    <w:rsid w:val="00E7015A"/>
    <w:rsid w:val="00E84BA3"/>
    <w:rsid w:val="00E86F48"/>
    <w:rsid w:val="00E91550"/>
    <w:rsid w:val="00E95205"/>
    <w:rsid w:val="00E95DEB"/>
    <w:rsid w:val="00EA4453"/>
    <w:rsid w:val="00EA5B43"/>
    <w:rsid w:val="00ED1A6B"/>
    <w:rsid w:val="00ED372F"/>
    <w:rsid w:val="00ED3DE9"/>
    <w:rsid w:val="00ED50F4"/>
    <w:rsid w:val="00EE3023"/>
    <w:rsid w:val="00EF12E3"/>
    <w:rsid w:val="00EF3F89"/>
    <w:rsid w:val="00F03C6D"/>
    <w:rsid w:val="00F106CF"/>
    <w:rsid w:val="00F16E73"/>
    <w:rsid w:val="00F27461"/>
    <w:rsid w:val="00F31029"/>
    <w:rsid w:val="00F317C9"/>
    <w:rsid w:val="00F41508"/>
    <w:rsid w:val="00F41788"/>
    <w:rsid w:val="00F439C7"/>
    <w:rsid w:val="00F67189"/>
    <w:rsid w:val="00F70512"/>
    <w:rsid w:val="00F765C2"/>
    <w:rsid w:val="00F80D62"/>
    <w:rsid w:val="00F84271"/>
    <w:rsid w:val="00F84ED9"/>
    <w:rsid w:val="00F8621A"/>
    <w:rsid w:val="00F9238A"/>
    <w:rsid w:val="00F976CB"/>
    <w:rsid w:val="00FA4590"/>
    <w:rsid w:val="00FD43F8"/>
    <w:rsid w:val="00FE66F6"/>
    <w:rsid w:val="00FF328C"/>
    <w:rsid w:val="1FD7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locked="1" w:semiHidden="0" w:uiPriority="0"/>
    <w:lsdException w:name="Strong" w:locked="1" w:semiHidden="0" w:uiPriority="0" w:qFormat="1"/>
    <w:lsdException w:name="Emphasis" w:locked="1" w:semiHidden="0" w:uiPriority="0" w:qFormat="1"/>
    <w:lsdException w:name="Document Map" w:locked="1" w:semiHidden="0" w:uiPriority="0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F328C"/>
    <w:pPr>
      <w:widowControl w:val="0"/>
      <w:jc w:val="both"/>
    </w:pPr>
    <w:rPr>
      <w:szCs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FF328C"/>
    <w:pPr>
      <w:keepNext/>
      <w:keepLines/>
      <w:spacing w:before="260" w:after="260" w:line="415" w:lineRule="auto"/>
      <w:jc w:val="center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F328C"/>
    <w:rPr>
      <w:rFonts w:ascii="Cambria" w:eastAsia="宋体" w:hAnsi="Cambria" w:cs="Times New Roman"/>
      <w:b/>
      <w:bCs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FF328C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F328C"/>
    <w:rPr>
      <w:rFonts w:cs="Times New Roman"/>
      <w:sz w:val="2"/>
    </w:rPr>
  </w:style>
  <w:style w:type="paragraph" w:styleId="TOC3">
    <w:name w:val="toc 3"/>
    <w:basedOn w:val="Normal"/>
    <w:next w:val="Normal"/>
    <w:uiPriority w:val="99"/>
    <w:semiHidden/>
    <w:rsid w:val="00FF328C"/>
    <w:pPr>
      <w:tabs>
        <w:tab w:val="right" w:leader="dot" w:pos="8380"/>
      </w:tabs>
      <w:spacing w:line="440" w:lineRule="exact"/>
    </w:pPr>
    <w:rPr>
      <w:sz w:val="24"/>
    </w:rPr>
  </w:style>
  <w:style w:type="paragraph" w:styleId="Footer">
    <w:name w:val="footer"/>
    <w:basedOn w:val="Normal"/>
    <w:link w:val="FooterChar1"/>
    <w:uiPriority w:val="99"/>
    <w:rsid w:val="00FF32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328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F3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328C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FF328C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FF328C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FF328C"/>
    <w:rPr>
      <w:rFonts w:cs="Times New Roman"/>
      <w:color w:val="0000FF"/>
      <w:u w:val="single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FF328C"/>
    <w:rPr>
      <w:rFonts w:ascii="Arial" w:eastAsia="黑体" w:hAnsi="Arial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Char">
    <w:name w:val="Char"/>
    <w:basedOn w:val="DocumentMap"/>
    <w:uiPriority w:val="99"/>
    <w:rsid w:val="00FF328C"/>
    <w:rPr>
      <w:rFonts w:ascii="Tahoma" w:eastAsia="楷体_GB2312" w:hAnsi="Tahoma" w:cs="宋体"/>
      <w:kern w:val="0"/>
      <w:sz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FF328C"/>
    <w:rPr>
      <w:rFonts w:eastAsia="宋体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172</Words>
  <Characters>986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铜陵学院本科教学工作合格评估佐证材料建议目录及任务分解（一）</dc:title>
  <dc:subject/>
  <dc:creator>User</dc:creator>
  <cp:keywords/>
  <dc:description/>
  <cp:lastModifiedBy>Windows 用户</cp:lastModifiedBy>
  <cp:revision>3</cp:revision>
  <cp:lastPrinted>2014-06-21T03:15:00Z</cp:lastPrinted>
  <dcterms:created xsi:type="dcterms:W3CDTF">2023-10-17T15:14:00Z</dcterms:created>
  <dcterms:modified xsi:type="dcterms:W3CDTF">2024-04-30T10:14:00Z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DF9E684200FA4199A416D0AD4EBCEE2A_12</vt:lpwstr>
  </property>
</Properties>
</file>