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0C" w:rsidRDefault="0034650C">
      <w:pPr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/>
          <w:bCs/>
          <w:sz w:val="32"/>
          <w:szCs w:val="32"/>
        </w:rPr>
        <w:t>2025</w:t>
      </w:r>
      <w:r>
        <w:rPr>
          <w:rFonts w:ascii="方正小标宋简体" w:eastAsia="方正小标宋简体" w:hint="eastAsia"/>
          <w:bCs/>
          <w:sz w:val="32"/>
          <w:szCs w:val="32"/>
        </w:rPr>
        <w:t>年暑期教师研修心得体会</w:t>
      </w:r>
    </w:p>
    <w:p w:rsidR="0034650C" w:rsidRDefault="0034650C">
      <w:pPr>
        <w:spacing w:line="280" w:lineRule="exact"/>
        <w:jc w:val="center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/>
          <w:bCs/>
          <w:sz w:val="28"/>
          <w:szCs w:val="28"/>
        </w:rPr>
        <w:tab/>
      </w:r>
      <w:r>
        <w:rPr>
          <w:rFonts w:ascii="楷体_GB2312" w:eastAsia="楷体_GB2312"/>
          <w:bCs/>
          <w:sz w:val="28"/>
          <w:szCs w:val="28"/>
        </w:rPr>
        <w:t>——</w:t>
      </w:r>
      <w:r>
        <w:rPr>
          <w:rFonts w:ascii="楷体_GB2312" w:eastAsia="楷体_GB2312" w:hint="eastAsia"/>
          <w:bCs/>
          <w:sz w:val="28"/>
          <w:szCs w:val="28"/>
        </w:rPr>
        <w:t>学习</w:t>
      </w:r>
      <w:r>
        <w:rPr>
          <w:rFonts w:ascii="楷体_GB2312" w:eastAsia="楷体_GB2312" w:hint="eastAsia"/>
          <w:bCs/>
          <w:color w:val="FF0000"/>
          <w:sz w:val="28"/>
          <w:szCs w:val="28"/>
        </w:rPr>
        <w:t>“×××”</w:t>
      </w:r>
      <w:r>
        <w:rPr>
          <w:rFonts w:ascii="楷体_GB2312" w:eastAsia="楷体_GB2312" w:hint="eastAsia"/>
          <w:bCs/>
          <w:sz w:val="28"/>
          <w:szCs w:val="28"/>
        </w:rPr>
        <w:t>有感</w:t>
      </w:r>
    </w:p>
    <w:p w:rsidR="0034650C" w:rsidRDefault="0034650C">
      <w:pPr>
        <w:spacing w:line="280" w:lineRule="exact"/>
        <w:jc w:val="center"/>
        <w:rPr>
          <w:rFonts w:ascii="楷体_GB2312" w:eastAsia="楷体_GB2312"/>
          <w:bCs/>
          <w:sz w:val="24"/>
        </w:rPr>
      </w:pPr>
      <w:r>
        <w:rPr>
          <w:rFonts w:ascii="楷体_GB2312" w:eastAsia="楷体_GB2312" w:hint="eastAsia"/>
          <w:bCs/>
          <w:sz w:val="24"/>
        </w:rPr>
        <w:t>（</w:t>
      </w:r>
      <w:r>
        <w:rPr>
          <w:rFonts w:ascii="楷体_GB2312" w:eastAsia="楷体_GB2312" w:hint="eastAsia"/>
          <w:bCs/>
          <w:color w:val="0000FF"/>
          <w:sz w:val="24"/>
        </w:rPr>
        <w:t>×××学院</w:t>
      </w:r>
      <w:r>
        <w:rPr>
          <w:rFonts w:ascii="楷体_GB2312" w:eastAsia="楷体_GB2312"/>
          <w:bCs/>
          <w:color w:val="0000FF"/>
          <w:sz w:val="24"/>
        </w:rPr>
        <w:t xml:space="preserve">   </w:t>
      </w:r>
      <w:r>
        <w:rPr>
          <w:rFonts w:ascii="楷体_GB2312" w:eastAsia="楷体_GB2312" w:hint="eastAsia"/>
          <w:bCs/>
          <w:color w:val="0000FF"/>
          <w:sz w:val="24"/>
        </w:rPr>
        <w:t>姓名</w:t>
      </w:r>
      <w:r>
        <w:rPr>
          <w:rFonts w:ascii="楷体_GB2312" w:eastAsia="楷体_GB2312" w:hint="eastAsia"/>
          <w:bCs/>
          <w:sz w:val="24"/>
        </w:rPr>
        <w:t>）</w:t>
      </w:r>
    </w:p>
    <w:p w:rsidR="0034650C" w:rsidRDefault="0034650C" w:rsidP="00B838DF">
      <w:pPr>
        <w:ind w:firstLineChars="200" w:firstLine="31680"/>
        <w:rPr>
          <w:rFonts w:ascii="仿宋_GB2312" w:eastAsia="仿宋_GB2312"/>
          <w:bCs/>
          <w:sz w:val="28"/>
          <w:szCs w:val="28"/>
        </w:rPr>
      </w:pP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仿宋</w:t>
      </w:r>
      <w:r>
        <w:rPr>
          <w:rFonts w:ascii="仿宋_GB2312" w:eastAsia="仿宋_GB2312"/>
          <w:bCs/>
          <w:sz w:val="24"/>
        </w:rPr>
        <w:t>_GB2312</w:t>
      </w:r>
      <w:r>
        <w:rPr>
          <w:rFonts w:ascii="仿宋_GB2312" w:eastAsia="仿宋_GB2312" w:hint="eastAsia"/>
          <w:bCs/>
          <w:sz w:val="24"/>
        </w:rPr>
        <w:t>字体，小四号，行间距固定值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>
          <w:rPr>
            <w:rFonts w:ascii="仿宋_GB2312" w:eastAsia="仿宋_GB2312"/>
            <w:bCs/>
            <w:sz w:val="24"/>
          </w:rPr>
          <w:t>20</w:t>
        </w:r>
        <w:r>
          <w:rPr>
            <w:rFonts w:ascii="仿宋_GB2312" w:eastAsia="仿宋_GB2312" w:hint="eastAsia"/>
            <w:bCs/>
            <w:sz w:val="24"/>
          </w:rPr>
          <w:t>磅</w:t>
        </w:r>
      </w:smartTag>
      <w:r>
        <w:rPr>
          <w:rFonts w:ascii="仿宋_GB2312" w:eastAsia="仿宋_GB2312" w:hint="eastAsia"/>
          <w:bCs/>
          <w:sz w:val="24"/>
        </w:rPr>
        <w:t>。要求</w:t>
      </w:r>
      <w:r>
        <w:rPr>
          <w:rFonts w:ascii="仿宋_GB2312" w:eastAsia="仿宋_GB2312"/>
          <w:bCs/>
          <w:sz w:val="24"/>
        </w:rPr>
        <w:t>800-1000</w:t>
      </w:r>
      <w:r>
        <w:rPr>
          <w:rFonts w:ascii="仿宋_GB2312" w:eastAsia="仿宋_GB2312" w:hint="eastAsia"/>
          <w:bCs/>
          <w:sz w:val="24"/>
        </w:rPr>
        <w:t>字，必须为原创，</w:t>
      </w:r>
      <w:r>
        <w:rPr>
          <w:rFonts w:ascii="仿宋_GB2312" w:eastAsia="仿宋_GB2312" w:hint="eastAsia"/>
          <w:bCs/>
          <w:color w:val="FF0000"/>
          <w:sz w:val="24"/>
        </w:rPr>
        <w:t>“×××”</w:t>
      </w:r>
      <w:r>
        <w:rPr>
          <w:rFonts w:ascii="仿宋_GB2312" w:eastAsia="仿宋_GB2312" w:hint="eastAsia"/>
          <w:bCs/>
          <w:sz w:val="24"/>
        </w:rPr>
        <w:t>可以为</w:t>
      </w:r>
      <w:r>
        <w:rPr>
          <w:rFonts w:ascii="仿宋_GB2312" w:eastAsia="仿宋_GB2312"/>
          <w:bCs/>
          <w:sz w:val="24"/>
        </w:rPr>
        <w:t>5</w:t>
      </w:r>
      <w:r>
        <w:rPr>
          <w:rFonts w:ascii="仿宋_GB2312" w:eastAsia="仿宋_GB2312" w:hint="eastAsia"/>
          <w:bCs/>
          <w:sz w:val="24"/>
        </w:rPr>
        <w:t>门课程中某一门名称，如“大力弘扬教育家精神”；也可以为某门课程中的某一集名称，如“和孩子们在爱中生活”。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电子版命名为“教学单位编号</w:t>
      </w:r>
      <w:r>
        <w:rPr>
          <w:rFonts w:ascii="仿宋_GB2312" w:eastAsia="仿宋_GB2312"/>
          <w:bCs/>
          <w:sz w:val="24"/>
        </w:rPr>
        <w:t>+</w:t>
      </w:r>
      <w:r>
        <w:rPr>
          <w:rFonts w:ascii="仿宋_GB2312" w:eastAsia="仿宋_GB2312" w:hint="eastAsia"/>
          <w:bCs/>
          <w:sz w:val="24"/>
        </w:rPr>
        <w:t>姓名</w:t>
      </w:r>
      <w:r>
        <w:rPr>
          <w:rFonts w:ascii="仿宋_GB2312" w:eastAsia="仿宋_GB2312"/>
          <w:bCs/>
          <w:sz w:val="24"/>
        </w:rPr>
        <w:t>+</w:t>
      </w:r>
      <w:r>
        <w:rPr>
          <w:rFonts w:ascii="仿宋_GB2312" w:eastAsia="仿宋_GB2312" w:hint="eastAsia"/>
          <w:bCs/>
          <w:sz w:val="24"/>
        </w:rPr>
        <w:t>暑期教师研修心得体会”，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10"/>
          <w:attr w:name="Year" w:val="2025"/>
        </w:smartTagPr>
        <w:r>
          <w:rPr>
            <w:rFonts w:ascii="仿宋_GB2312" w:eastAsia="仿宋_GB2312"/>
            <w:bCs/>
            <w:sz w:val="24"/>
          </w:rPr>
          <w:t>2025</w:t>
        </w:r>
        <w:r>
          <w:rPr>
            <w:rFonts w:ascii="仿宋_GB2312" w:eastAsia="仿宋_GB2312" w:hint="eastAsia"/>
            <w:bCs/>
            <w:sz w:val="24"/>
          </w:rPr>
          <w:t>年</w:t>
        </w:r>
        <w:r>
          <w:rPr>
            <w:rFonts w:ascii="仿宋_GB2312" w:eastAsia="仿宋_GB2312"/>
            <w:bCs/>
            <w:sz w:val="24"/>
          </w:rPr>
          <w:t>10</w:t>
        </w:r>
        <w:r>
          <w:rPr>
            <w:rFonts w:ascii="仿宋_GB2312" w:eastAsia="仿宋_GB2312" w:hint="eastAsia"/>
            <w:bCs/>
            <w:sz w:val="24"/>
          </w:rPr>
          <w:t>月</w:t>
        </w:r>
        <w:r>
          <w:rPr>
            <w:rFonts w:ascii="仿宋_GB2312" w:eastAsia="仿宋_GB2312"/>
            <w:bCs/>
            <w:sz w:val="24"/>
          </w:rPr>
          <w:t>13</w:t>
        </w:r>
        <w:r>
          <w:rPr>
            <w:rFonts w:ascii="仿宋_GB2312" w:eastAsia="仿宋_GB2312" w:hint="eastAsia"/>
            <w:bCs/>
            <w:sz w:val="24"/>
          </w:rPr>
          <w:t>日</w:t>
        </w:r>
      </w:smartTag>
      <w:r>
        <w:rPr>
          <w:rFonts w:ascii="仿宋_GB2312" w:eastAsia="仿宋_GB2312" w:hint="eastAsia"/>
          <w:bCs/>
          <w:sz w:val="24"/>
        </w:rPr>
        <w:t>研修结束后连同汇总表、电子版证书（教学单位编号</w:t>
      </w:r>
      <w:r>
        <w:rPr>
          <w:rFonts w:ascii="仿宋_GB2312" w:eastAsia="仿宋_GB2312"/>
          <w:bCs/>
          <w:sz w:val="24"/>
        </w:rPr>
        <w:t>+</w:t>
      </w:r>
      <w:r>
        <w:rPr>
          <w:rFonts w:ascii="仿宋_GB2312" w:eastAsia="仿宋_GB2312" w:hint="eastAsia"/>
          <w:bCs/>
          <w:sz w:val="24"/>
        </w:rPr>
        <w:t>姓名）统一交到所在教学单位。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机械与车辆工程学院：</w:t>
      </w:r>
      <w:r>
        <w:rPr>
          <w:rFonts w:ascii="仿宋_GB2312" w:eastAsia="仿宋_GB2312"/>
          <w:bCs/>
          <w:sz w:val="24"/>
        </w:rPr>
        <w:t>001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电子与电气工程学院：</w:t>
      </w:r>
      <w:r>
        <w:rPr>
          <w:rFonts w:ascii="仿宋_GB2312" w:eastAsia="仿宋_GB2312"/>
          <w:bCs/>
          <w:sz w:val="24"/>
        </w:rPr>
        <w:t>002</w:t>
      </w:r>
      <w:bookmarkStart w:id="0" w:name="_GoBack"/>
      <w:bookmarkEnd w:id="0"/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食品与生物工程学院：</w:t>
      </w:r>
      <w:r>
        <w:rPr>
          <w:rFonts w:ascii="仿宋_GB2312" w:eastAsia="仿宋_GB2312"/>
          <w:bCs/>
          <w:sz w:val="24"/>
        </w:rPr>
        <w:t>003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计算机与信息工程学院：</w:t>
      </w:r>
      <w:r>
        <w:rPr>
          <w:rFonts w:ascii="仿宋_GB2312" w:eastAsia="仿宋_GB2312"/>
          <w:bCs/>
          <w:sz w:val="24"/>
        </w:rPr>
        <w:t>004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材料与化学工程学院：</w:t>
      </w:r>
      <w:r>
        <w:rPr>
          <w:rFonts w:ascii="仿宋_GB2312" w:eastAsia="仿宋_GB2312"/>
          <w:bCs/>
          <w:sz w:val="24"/>
        </w:rPr>
        <w:t>005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土木与水利工程学院：</w:t>
      </w:r>
      <w:r>
        <w:rPr>
          <w:rFonts w:ascii="仿宋_GB2312" w:eastAsia="仿宋_GB2312"/>
          <w:bCs/>
          <w:sz w:val="24"/>
        </w:rPr>
        <w:t>006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数理学院：</w:t>
      </w:r>
      <w:r>
        <w:rPr>
          <w:rFonts w:ascii="仿宋_GB2312" w:eastAsia="仿宋_GB2312"/>
          <w:bCs/>
          <w:sz w:val="24"/>
        </w:rPr>
        <w:t>007</w:t>
      </w:r>
      <w:r>
        <w:rPr>
          <w:rFonts w:ascii="仿宋_GB2312" w:eastAsia="仿宋_GB2312"/>
          <w:bCs/>
          <w:sz w:val="24"/>
        </w:rPr>
        <w:tab/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经济与管理学院：</w:t>
      </w:r>
      <w:r>
        <w:rPr>
          <w:rFonts w:ascii="仿宋_GB2312" w:eastAsia="仿宋_GB2312"/>
          <w:bCs/>
          <w:sz w:val="24"/>
        </w:rPr>
        <w:t>008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艺术设计学院：</w:t>
      </w:r>
      <w:r>
        <w:rPr>
          <w:rFonts w:ascii="仿宋_GB2312" w:eastAsia="仿宋_GB2312"/>
          <w:bCs/>
          <w:sz w:val="24"/>
        </w:rPr>
        <w:t>009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外国语学院：</w:t>
      </w:r>
      <w:r>
        <w:rPr>
          <w:rFonts w:ascii="仿宋_GB2312" w:eastAsia="仿宋_GB2312"/>
          <w:bCs/>
          <w:sz w:val="24"/>
        </w:rPr>
        <w:t>010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文学与教育学院：</w:t>
      </w:r>
      <w:r>
        <w:rPr>
          <w:rFonts w:ascii="仿宋_GB2312" w:eastAsia="仿宋_GB2312"/>
          <w:bCs/>
          <w:sz w:val="24"/>
        </w:rPr>
        <w:t>011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音乐与舞蹈学院：</w:t>
      </w:r>
      <w:r>
        <w:rPr>
          <w:rFonts w:ascii="仿宋_GB2312" w:eastAsia="仿宋_GB2312"/>
          <w:bCs/>
          <w:sz w:val="24"/>
        </w:rPr>
        <w:t>012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马克思主义学院：</w:t>
      </w:r>
      <w:r>
        <w:rPr>
          <w:rFonts w:ascii="仿宋_GB2312" w:eastAsia="仿宋_GB2312"/>
          <w:bCs/>
          <w:sz w:val="24"/>
        </w:rPr>
        <w:t>013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体育教学部：</w:t>
      </w:r>
      <w:r>
        <w:rPr>
          <w:rFonts w:ascii="仿宋_GB2312" w:eastAsia="仿宋_GB2312"/>
          <w:bCs/>
          <w:sz w:val="24"/>
        </w:rPr>
        <w:t>014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继教院（电大）：</w:t>
      </w:r>
      <w:r>
        <w:rPr>
          <w:rFonts w:ascii="仿宋_GB2312" w:eastAsia="仿宋_GB2312"/>
          <w:bCs/>
          <w:sz w:val="24"/>
        </w:rPr>
        <w:t>015</w:t>
      </w:r>
    </w:p>
    <w:p w:rsidR="0034650C" w:rsidRDefault="0034650C" w:rsidP="00B838DF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应用技术学院：</w:t>
      </w:r>
      <w:r>
        <w:rPr>
          <w:rFonts w:ascii="仿宋_GB2312" w:eastAsia="仿宋_GB2312"/>
          <w:bCs/>
          <w:sz w:val="24"/>
        </w:rPr>
        <w:t>016</w:t>
      </w:r>
    </w:p>
    <w:p w:rsidR="0034650C" w:rsidRDefault="0034650C" w:rsidP="00B838DF">
      <w:pPr>
        <w:spacing w:line="400" w:lineRule="exact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仿宋_GB2312" w:eastAsia="仿宋_GB2312" w:hint="eastAsia"/>
          <w:bCs/>
          <w:sz w:val="24"/>
        </w:rPr>
        <w:t>行政职能部门兼职教师按所在教学单位编号上报。</w:t>
      </w:r>
    </w:p>
    <w:p w:rsidR="0034650C" w:rsidRDefault="0034650C">
      <w:pPr>
        <w:spacing w:line="360" w:lineRule="auto"/>
        <w:rPr>
          <w:rFonts w:ascii="仿宋_GB2312" w:eastAsia="仿宋_GB2312"/>
          <w:b/>
          <w:bCs/>
          <w:color w:val="FF0000"/>
          <w:sz w:val="32"/>
          <w:szCs w:val="32"/>
        </w:rPr>
      </w:pPr>
    </w:p>
    <w:sectPr w:rsidR="0034650C" w:rsidSect="00521C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50C" w:rsidRDefault="0034650C" w:rsidP="00521C38">
      <w:r>
        <w:separator/>
      </w:r>
    </w:p>
  </w:endnote>
  <w:endnote w:type="continuationSeparator" w:id="0">
    <w:p w:rsidR="0034650C" w:rsidRDefault="0034650C" w:rsidP="00521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0C" w:rsidRDefault="003465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0C" w:rsidRDefault="003465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0C" w:rsidRDefault="003465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50C" w:rsidRDefault="0034650C" w:rsidP="00521C38">
      <w:r>
        <w:separator/>
      </w:r>
    </w:p>
  </w:footnote>
  <w:footnote w:type="continuationSeparator" w:id="0">
    <w:p w:rsidR="0034650C" w:rsidRDefault="0034650C" w:rsidP="00521C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0C" w:rsidRDefault="003465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0C" w:rsidRDefault="0034650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0C" w:rsidRDefault="003465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A48"/>
    <w:rsid w:val="00010246"/>
    <w:rsid w:val="00011BBD"/>
    <w:rsid w:val="00025A48"/>
    <w:rsid w:val="00035F4B"/>
    <w:rsid w:val="00040F14"/>
    <w:rsid w:val="00055B71"/>
    <w:rsid w:val="0006267A"/>
    <w:rsid w:val="0006416A"/>
    <w:rsid w:val="00076B08"/>
    <w:rsid w:val="00077A75"/>
    <w:rsid w:val="00086C7A"/>
    <w:rsid w:val="00091C77"/>
    <w:rsid w:val="000930F4"/>
    <w:rsid w:val="000A1266"/>
    <w:rsid w:val="000B5C31"/>
    <w:rsid w:val="000C2470"/>
    <w:rsid w:val="000F3397"/>
    <w:rsid w:val="000F5A5F"/>
    <w:rsid w:val="00126CAF"/>
    <w:rsid w:val="00131A2C"/>
    <w:rsid w:val="00163D23"/>
    <w:rsid w:val="00170111"/>
    <w:rsid w:val="00170470"/>
    <w:rsid w:val="00170C09"/>
    <w:rsid w:val="0019013C"/>
    <w:rsid w:val="001A10A2"/>
    <w:rsid w:val="001A751B"/>
    <w:rsid w:val="001B22F6"/>
    <w:rsid w:val="001C6064"/>
    <w:rsid w:val="001F4AB9"/>
    <w:rsid w:val="00202BC5"/>
    <w:rsid w:val="002254BE"/>
    <w:rsid w:val="002637B1"/>
    <w:rsid w:val="00271149"/>
    <w:rsid w:val="002863F4"/>
    <w:rsid w:val="0029603C"/>
    <w:rsid w:val="002A111A"/>
    <w:rsid w:val="00317DCE"/>
    <w:rsid w:val="00321DFF"/>
    <w:rsid w:val="0033248C"/>
    <w:rsid w:val="0034199B"/>
    <w:rsid w:val="0034650C"/>
    <w:rsid w:val="00353098"/>
    <w:rsid w:val="00356A6D"/>
    <w:rsid w:val="00375204"/>
    <w:rsid w:val="00386E21"/>
    <w:rsid w:val="00393637"/>
    <w:rsid w:val="003A722C"/>
    <w:rsid w:val="003B7D43"/>
    <w:rsid w:val="003D358C"/>
    <w:rsid w:val="003E5D58"/>
    <w:rsid w:val="00420793"/>
    <w:rsid w:val="00420865"/>
    <w:rsid w:val="00422F7D"/>
    <w:rsid w:val="004238DB"/>
    <w:rsid w:val="00444D93"/>
    <w:rsid w:val="0048732B"/>
    <w:rsid w:val="004A0EB9"/>
    <w:rsid w:val="004A5833"/>
    <w:rsid w:val="004C5635"/>
    <w:rsid w:val="004D2220"/>
    <w:rsid w:val="004D7E15"/>
    <w:rsid w:val="004E2BA5"/>
    <w:rsid w:val="004F3D38"/>
    <w:rsid w:val="004F52BD"/>
    <w:rsid w:val="0050135D"/>
    <w:rsid w:val="005059CF"/>
    <w:rsid w:val="00511F13"/>
    <w:rsid w:val="005179F7"/>
    <w:rsid w:val="00521C38"/>
    <w:rsid w:val="00526A84"/>
    <w:rsid w:val="0054258B"/>
    <w:rsid w:val="00546980"/>
    <w:rsid w:val="00554BDF"/>
    <w:rsid w:val="00583707"/>
    <w:rsid w:val="005924AA"/>
    <w:rsid w:val="00597EC1"/>
    <w:rsid w:val="005B4DD5"/>
    <w:rsid w:val="005C1A46"/>
    <w:rsid w:val="005C24D1"/>
    <w:rsid w:val="00604054"/>
    <w:rsid w:val="006108EB"/>
    <w:rsid w:val="0065245F"/>
    <w:rsid w:val="00653553"/>
    <w:rsid w:val="006635B7"/>
    <w:rsid w:val="00674177"/>
    <w:rsid w:val="00687D61"/>
    <w:rsid w:val="006A3D2F"/>
    <w:rsid w:val="006A566B"/>
    <w:rsid w:val="006F7D77"/>
    <w:rsid w:val="007132A6"/>
    <w:rsid w:val="00732309"/>
    <w:rsid w:val="0076029C"/>
    <w:rsid w:val="007627CD"/>
    <w:rsid w:val="0078115C"/>
    <w:rsid w:val="007933A0"/>
    <w:rsid w:val="0079382D"/>
    <w:rsid w:val="007A3642"/>
    <w:rsid w:val="007E1CAD"/>
    <w:rsid w:val="007F2578"/>
    <w:rsid w:val="008017F0"/>
    <w:rsid w:val="00805A0A"/>
    <w:rsid w:val="008166F0"/>
    <w:rsid w:val="00825E37"/>
    <w:rsid w:val="00834E4A"/>
    <w:rsid w:val="00857656"/>
    <w:rsid w:val="0088551A"/>
    <w:rsid w:val="008A4561"/>
    <w:rsid w:val="008C214C"/>
    <w:rsid w:val="008E7520"/>
    <w:rsid w:val="008E7A5E"/>
    <w:rsid w:val="008F040B"/>
    <w:rsid w:val="008F0C6C"/>
    <w:rsid w:val="009123E0"/>
    <w:rsid w:val="00934026"/>
    <w:rsid w:val="00957412"/>
    <w:rsid w:val="009805D2"/>
    <w:rsid w:val="00987C82"/>
    <w:rsid w:val="009B1EDE"/>
    <w:rsid w:val="009B3ADE"/>
    <w:rsid w:val="00A032A8"/>
    <w:rsid w:val="00A15D89"/>
    <w:rsid w:val="00AA371C"/>
    <w:rsid w:val="00AA7A02"/>
    <w:rsid w:val="00AB78E4"/>
    <w:rsid w:val="00AC0FBB"/>
    <w:rsid w:val="00AD0B88"/>
    <w:rsid w:val="00AD6D8C"/>
    <w:rsid w:val="00AE03BC"/>
    <w:rsid w:val="00B02E07"/>
    <w:rsid w:val="00B25A2E"/>
    <w:rsid w:val="00B3292B"/>
    <w:rsid w:val="00B45804"/>
    <w:rsid w:val="00B70F46"/>
    <w:rsid w:val="00B838DF"/>
    <w:rsid w:val="00BC7FB2"/>
    <w:rsid w:val="00BD5FEB"/>
    <w:rsid w:val="00C064C8"/>
    <w:rsid w:val="00C07B71"/>
    <w:rsid w:val="00C20BEF"/>
    <w:rsid w:val="00C3661C"/>
    <w:rsid w:val="00C502F1"/>
    <w:rsid w:val="00C53BEB"/>
    <w:rsid w:val="00C861EF"/>
    <w:rsid w:val="00CA7844"/>
    <w:rsid w:val="00CB7B4D"/>
    <w:rsid w:val="00CC2206"/>
    <w:rsid w:val="00CE115E"/>
    <w:rsid w:val="00CE63E3"/>
    <w:rsid w:val="00CF4EB1"/>
    <w:rsid w:val="00CF5479"/>
    <w:rsid w:val="00D053E8"/>
    <w:rsid w:val="00D06D59"/>
    <w:rsid w:val="00D13A3A"/>
    <w:rsid w:val="00D263F8"/>
    <w:rsid w:val="00D65B56"/>
    <w:rsid w:val="00DB47E5"/>
    <w:rsid w:val="00E01082"/>
    <w:rsid w:val="00E1213B"/>
    <w:rsid w:val="00E16A78"/>
    <w:rsid w:val="00E3380B"/>
    <w:rsid w:val="00E4504F"/>
    <w:rsid w:val="00E6381F"/>
    <w:rsid w:val="00EB2A86"/>
    <w:rsid w:val="00EB79B2"/>
    <w:rsid w:val="00EC0D03"/>
    <w:rsid w:val="00EC6DA4"/>
    <w:rsid w:val="00EF54C8"/>
    <w:rsid w:val="00EF7594"/>
    <w:rsid w:val="00F04558"/>
    <w:rsid w:val="00F21CA1"/>
    <w:rsid w:val="00F43D68"/>
    <w:rsid w:val="00F44E8D"/>
    <w:rsid w:val="00F606CD"/>
    <w:rsid w:val="00F61D6B"/>
    <w:rsid w:val="00F8531F"/>
    <w:rsid w:val="00FB1F73"/>
    <w:rsid w:val="00FC4F86"/>
    <w:rsid w:val="00FD739C"/>
    <w:rsid w:val="18253161"/>
    <w:rsid w:val="3F2B4E61"/>
    <w:rsid w:val="4CDB5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C3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21C3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1C38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521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1C38"/>
    <w:rPr>
      <w:rFonts w:cs="Times New Roman"/>
      <w:sz w:val="18"/>
    </w:rPr>
  </w:style>
  <w:style w:type="character" w:styleId="Hyperlink">
    <w:name w:val="Hyperlink"/>
    <w:basedOn w:val="DefaultParagraphFont"/>
    <w:uiPriority w:val="99"/>
    <w:rsid w:val="00521C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67</Words>
  <Characters>382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XXX学院师德师风专项治理活动调研报告</dc:title>
  <dc:subject/>
  <dc:creator>Windows 用户</dc:creator>
  <cp:keywords/>
  <dc:description/>
  <cp:lastModifiedBy>夏福全</cp:lastModifiedBy>
  <cp:revision>5</cp:revision>
  <dcterms:created xsi:type="dcterms:W3CDTF">2024-02-07T01:16:00Z</dcterms:created>
  <dcterms:modified xsi:type="dcterms:W3CDTF">2025-07-28T14:15:00Z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eyJoZGlkIjoiNmM1OTE5M2Q1N2Y5M2VmYzExYWFjMWM4MDllOGIwMDYifQ==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41E08F5A8CC84D14A172FAB4DBAD5B74_12</vt:lpwstr>
  </property>
</Properties>
</file>