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7EF" w:rsidRDefault="006217EF">
      <w:pPr>
        <w:spacing w:line="500" w:lineRule="exact"/>
        <w:jc w:val="center"/>
        <w:rPr>
          <w:rFonts w:ascii="方正小标宋简体" w:eastAsia="方正小标宋简体" w:hAnsi="宋体"/>
          <w:sz w:val="36"/>
          <w:szCs w:val="36"/>
        </w:rPr>
      </w:pPr>
      <w:bookmarkStart w:id="0" w:name="OLE_LINK2"/>
      <w:bookmarkStart w:id="1" w:name="OLE_LINK1"/>
      <w:r>
        <w:rPr>
          <w:rFonts w:ascii="方正小标宋简体" w:eastAsia="方正小标宋简体" w:hAnsi="宋体" w:hint="eastAsia"/>
          <w:sz w:val="36"/>
          <w:szCs w:val="36"/>
        </w:rPr>
        <w:t>教学单位职称评审申报推荐工作指南</w:t>
      </w:r>
    </w:p>
    <w:bookmarkEnd w:id="0"/>
    <w:bookmarkEnd w:id="1"/>
    <w:p w:rsidR="006217EF" w:rsidRDefault="006217EF">
      <w:pPr>
        <w:spacing w:line="500" w:lineRule="exact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217EF" w:rsidRDefault="006217EF" w:rsidP="00BA37AD">
      <w:pPr>
        <w:widowControl/>
        <w:spacing w:line="520" w:lineRule="exact"/>
        <w:ind w:firstLineChars="200" w:firstLine="31680"/>
        <w:rPr>
          <w:rFonts w:ascii="黑体" w:eastAsia="黑体" w:hAnsi="黑体" w:cs="宋体"/>
          <w:kern w:val="0"/>
          <w:sz w:val="28"/>
          <w:szCs w:val="28"/>
        </w:rPr>
      </w:pPr>
      <w:r>
        <w:rPr>
          <w:rFonts w:ascii="黑体" w:eastAsia="黑体" w:hAnsi="黑体" w:cs="宋体" w:hint="eastAsia"/>
          <w:kern w:val="0"/>
          <w:sz w:val="28"/>
          <w:szCs w:val="28"/>
        </w:rPr>
        <w:t>一、工作程序、日程安排及有关要求</w:t>
      </w:r>
    </w:p>
    <w:p w:rsidR="006217EF" w:rsidRDefault="006217EF" w:rsidP="00BA37AD">
      <w:pPr>
        <w:widowControl/>
        <w:spacing w:line="520" w:lineRule="exact"/>
        <w:ind w:firstLineChars="200" w:firstLine="31680"/>
        <w:rPr>
          <w:rFonts w:ascii="仿宋_GB2312" w:eastAsia="仿宋_GB2312" w:hAnsi="仿宋" w:cs="宋体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kern w:val="0"/>
          <w:sz w:val="28"/>
          <w:szCs w:val="28"/>
        </w:rPr>
        <w:t>推荐工作程序、日程安排以及有关工作要求，请以开评通知为准，重点注意以下两个时间节点：</w:t>
      </w:r>
    </w:p>
    <w:p w:rsidR="006217EF" w:rsidRDefault="006217EF" w:rsidP="00BA37AD">
      <w:pPr>
        <w:widowControl/>
        <w:spacing w:line="520" w:lineRule="exact"/>
        <w:ind w:firstLineChars="200" w:firstLine="31680"/>
        <w:rPr>
          <w:rFonts w:ascii="仿宋_GB2312" w:eastAsia="仿宋_GB2312" w:hAnsi="仿宋" w:cs="宋体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kern w:val="0"/>
          <w:sz w:val="28"/>
          <w:szCs w:val="28"/>
        </w:rPr>
        <w:t>（一）</w:t>
      </w:r>
      <w:smartTag w:uri="urn:schemas-microsoft-com:office:smarttags" w:element="chsdate">
        <w:smartTagPr>
          <w:attr w:name="IsROCDate" w:val="False"/>
          <w:attr w:name="IsLunarDate" w:val="False"/>
          <w:attr w:name="Day" w:val="8"/>
          <w:attr w:name="Month" w:val="12"/>
          <w:attr w:name="Year" w:val="2025"/>
        </w:smartTagPr>
        <w:r>
          <w:rPr>
            <w:rFonts w:ascii="仿宋_GB2312" w:eastAsia="仿宋_GB2312" w:hAnsi="仿宋" w:cs="宋体"/>
            <w:kern w:val="0"/>
            <w:sz w:val="28"/>
            <w:szCs w:val="28"/>
          </w:rPr>
          <w:t>2025</w:t>
        </w:r>
        <w:r>
          <w:rPr>
            <w:rFonts w:ascii="仿宋_GB2312" w:eastAsia="仿宋_GB2312" w:hAnsi="仿宋" w:cs="宋体" w:hint="eastAsia"/>
            <w:kern w:val="0"/>
            <w:sz w:val="28"/>
            <w:szCs w:val="28"/>
          </w:rPr>
          <w:t>年</w:t>
        </w:r>
        <w:r>
          <w:rPr>
            <w:rFonts w:ascii="仿宋_GB2312" w:eastAsia="仿宋_GB2312" w:hAnsi="仿宋" w:cs="宋体"/>
            <w:kern w:val="0"/>
            <w:sz w:val="28"/>
            <w:szCs w:val="28"/>
          </w:rPr>
          <w:t>12</w:t>
        </w:r>
        <w:r>
          <w:rPr>
            <w:rFonts w:ascii="仿宋_GB2312" w:eastAsia="仿宋_GB2312" w:hAnsi="仿宋" w:cs="宋体" w:hint="eastAsia"/>
            <w:kern w:val="0"/>
            <w:sz w:val="28"/>
            <w:szCs w:val="28"/>
          </w:rPr>
          <w:t>月</w:t>
        </w:r>
        <w:r>
          <w:rPr>
            <w:rFonts w:ascii="仿宋_GB2312" w:eastAsia="仿宋_GB2312" w:hAnsi="仿宋" w:cs="宋体"/>
            <w:kern w:val="0"/>
            <w:sz w:val="28"/>
            <w:szCs w:val="28"/>
          </w:rPr>
          <w:t>8</w:t>
        </w:r>
        <w:r>
          <w:rPr>
            <w:rFonts w:ascii="仿宋_GB2312" w:eastAsia="仿宋_GB2312" w:hAnsi="仿宋" w:cs="宋体" w:hint="eastAsia"/>
            <w:kern w:val="0"/>
            <w:sz w:val="28"/>
            <w:szCs w:val="28"/>
          </w:rPr>
          <w:t>日前</w:t>
        </w:r>
      </w:smartTag>
      <w:r>
        <w:rPr>
          <w:rFonts w:ascii="仿宋_GB2312" w:eastAsia="仿宋_GB2312" w:hAnsi="仿宋" w:cs="宋体" w:hint="eastAsia"/>
          <w:kern w:val="0"/>
          <w:sz w:val="28"/>
          <w:szCs w:val="28"/>
        </w:rPr>
        <w:t>，将《讲师评审推荐工作实施细则》报人事处审核备案。</w:t>
      </w:r>
    </w:p>
    <w:p w:rsidR="006217EF" w:rsidRDefault="006217EF" w:rsidP="00BA37AD">
      <w:pPr>
        <w:widowControl/>
        <w:spacing w:line="520" w:lineRule="exact"/>
        <w:ind w:firstLineChars="200" w:firstLine="31680"/>
        <w:rPr>
          <w:rFonts w:ascii="仿宋_GB2312" w:eastAsia="仿宋_GB2312" w:hAnsi="仿宋" w:cs="宋体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kern w:val="0"/>
          <w:sz w:val="28"/>
          <w:szCs w:val="28"/>
        </w:rPr>
        <w:t>（二）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4"/>
          <w:attr w:name="Month" w:val="12"/>
          <w:attr w:name="Year" w:val="2025"/>
        </w:smartTagPr>
        <w:r>
          <w:rPr>
            <w:rFonts w:ascii="仿宋_GB2312" w:eastAsia="仿宋_GB2312" w:hAnsi="仿宋" w:cs="宋体"/>
            <w:kern w:val="0"/>
            <w:sz w:val="28"/>
            <w:szCs w:val="28"/>
          </w:rPr>
          <w:t>2025</w:t>
        </w:r>
        <w:r>
          <w:rPr>
            <w:rFonts w:ascii="仿宋_GB2312" w:eastAsia="仿宋_GB2312" w:hAnsi="仿宋" w:cs="宋体" w:hint="eastAsia"/>
            <w:kern w:val="0"/>
            <w:sz w:val="28"/>
            <w:szCs w:val="28"/>
          </w:rPr>
          <w:t>年</w:t>
        </w:r>
        <w:r>
          <w:rPr>
            <w:rFonts w:ascii="仿宋_GB2312" w:eastAsia="仿宋_GB2312" w:hAnsi="仿宋" w:cs="宋体"/>
            <w:kern w:val="0"/>
            <w:sz w:val="28"/>
            <w:szCs w:val="28"/>
          </w:rPr>
          <w:t>12</w:t>
        </w:r>
        <w:r>
          <w:rPr>
            <w:rFonts w:ascii="仿宋_GB2312" w:eastAsia="仿宋_GB2312" w:hAnsi="仿宋" w:cs="宋体" w:hint="eastAsia"/>
            <w:kern w:val="0"/>
            <w:sz w:val="28"/>
            <w:szCs w:val="28"/>
          </w:rPr>
          <w:t>月</w:t>
        </w:r>
        <w:r>
          <w:rPr>
            <w:rFonts w:ascii="仿宋_GB2312" w:eastAsia="仿宋_GB2312" w:hAnsi="仿宋" w:cs="宋体"/>
            <w:kern w:val="0"/>
            <w:sz w:val="28"/>
            <w:szCs w:val="28"/>
          </w:rPr>
          <w:t>14</w:t>
        </w:r>
        <w:r>
          <w:rPr>
            <w:rFonts w:ascii="仿宋_GB2312" w:eastAsia="仿宋_GB2312" w:hAnsi="仿宋" w:cs="宋体" w:hint="eastAsia"/>
            <w:kern w:val="0"/>
            <w:sz w:val="28"/>
            <w:szCs w:val="28"/>
          </w:rPr>
          <w:t>日前</w:t>
        </w:r>
      </w:smartTag>
      <w:r>
        <w:rPr>
          <w:rFonts w:ascii="仿宋_GB2312" w:eastAsia="仿宋_GB2312" w:hAnsi="仿宋" w:cs="宋体" w:hint="eastAsia"/>
          <w:kern w:val="0"/>
          <w:sz w:val="28"/>
          <w:szCs w:val="28"/>
        </w:rPr>
        <w:t>完成申报材料受理。</w:t>
      </w:r>
    </w:p>
    <w:p w:rsidR="006217EF" w:rsidRDefault="006217EF" w:rsidP="00BA37AD">
      <w:pPr>
        <w:widowControl/>
        <w:spacing w:line="520" w:lineRule="exact"/>
        <w:ind w:firstLineChars="200" w:firstLine="31680"/>
        <w:rPr>
          <w:rFonts w:ascii="黑体" w:eastAsia="黑体" w:hAnsi="黑体" w:cs="宋体"/>
          <w:kern w:val="0"/>
          <w:sz w:val="28"/>
          <w:szCs w:val="28"/>
        </w:rPr>
      </w:pPr>
      <w:r>
        <w:rPr>
          <w:rFonts w:ascii="黑体" w:eastAsia="黑体" w:hAnsi="黑体" w:cs="宋体" w:hint="eastAsia"/>
          <w:kern w:val="0"/>
          <w:sz w:val="28"/>
          <w:szCs w:val="28"/>
        </w:rPr>
        <w:t>二、申报材料内容</w:t>
      </w:r>
    </w:p>
    <w:p w:rsidR="006217EF" w:rsidRDefault="006217EF" w:rsidP="00BA37AD">
      <w:pPr>
        <w:widowControl/>
        <w:spacing w:line="520" w:lineRule="exact"/>
        <w:ind w:firstLineChars="200" w:firstLine="31680"/>
        <w:rPr>
          <w:rFonts w:ascii="楷体_GB2312" w:eastAsia="楷体_GB2312" w:hAnsi="黑体" w:cs="宋体"/>
          <w:b/>
          <w:kern w:val="0"/>
          <w:sz w:val="28"/>
          <w:szCs w:val="28"/>
        </w:rPr>
      </w:pPr>
      <w:r>
        <w:rPr>
          <w:rFonts w:ascii="楷体_GB2312" w:eastAsia="楷体_GB2312" w:hAnsi="黑体" w:cs="宋体" w:hint="eastAsia"/>
          <w:b/>
          <w:kern w:val="0"/>
          <w:sz w:val="28"/>
          <w:szCs w:val="28"/>
        </w:rPr>
        <w:t>（一）单位申报、汇总材料</w:t>
      </w:r>
    </w:p>
    <w:p w:rsidR="006217EF" w:rsidRDefault="006217EF" w:rsidP="00BA37AD">
      <w:pPr>
        <w:widowControl/>
        <w:spacing w:line="520" w:lineRule="exact"/>
        <w:ind w:firstLineChars="200" w:firstLine="31680"/>
        <w:rPr>
          <w:rFonts w:ascii="仿宋_GB2312" w:eastAsia="仿宋_GB2312" w:hAnsi="仿宋" w:cs="宋体"/>
          <w:kern w:val="0"/>
          <w:sz w:val="28"/>
          <w:szCs w:val="28"/>
        </w:rPr>
      </w:pPr>
      <w:r>
        <w:rPr>
          <w:rFonts w:ascii="仿宋_GB2312" w:eastAsia="仿宋_GB2312" w:hAnsi="黑体" w:cs="宋体"/>
          <w:kern w:val="0"/>
          <w:sz w:val="28"/>
          <w:szCs w:val="28"/>
        </w:rPr>
        <w:t>1.</w:t>
      </w:r>
      <w:r>
        <w:rPr>
          <w:rFonts w:ascii="仿宋_GB2312" w:eastAsia="仿宋_GB2312" w:hAnsi="仿宋" w:cs="宋体" w:hint="eastAsia"/>
          <w:kern w:val="0"/>
          <w:sz w:val="28"/>
          <w:szCs w:val="28"/>
        </w:rPr>
        <w:t>《教学单位推荐报告》纸质版</w:t>
      </w:r>
      <w:r>
        <w:rPr>
          <w:rFonts w:ascii="仿宋_GB2312" w:eastAsia="仿宋_GB2312" w:hAnsi="仿宋" w:cs="宋体"/>
          <w:kern w:val="0"/>
          <w:sz w:val="28"/>
          <w:szCs w:val="28"/>
        </w:rPr>
        <w:t>1</w:t>
      </w:r>
      <w:r>
        <w:rPr>
          <w:rFonts w:ascii="仿宋_GB2312" w:eastAsia="仿宋_GB2312" w:hAnsi="仿宋" w:cs="宋体" w:hint="eastAsia"/>
          <w:kern w:val="0"/>
          <w:sz w:val="28"/>
          <w:szCs w:val="28"/>
        </w:rPr>
        <w:t>份，党政负责人签字、加盖党政公章，模板参见附件</w:t>
      </w:r>
      <w:r>
        <w:rPr>
          <w:rFonts w:ascii="仿宋_GB2312" w:eastAsia="仿宋_GB2312" w:hAnsi="仿宋" w:cs="宋体"/>
          <w:kern w:val="0"/>
          <w:sz w:val="28"/>
          <w:szCs w:val="28"/>
        </w:rPr>
        <w:t>2</w:t>
      </w:r>
      <w:r>
        <w:rPr>
          <w:rFonts w:ascii="仿宋_GB2312" w:eastAsia="仿宋_GB2312" w:hAnsi="仿宋" w:cs="宋体" w:hint="eastAsia"/>
          <w:kern w:val="0"/>
          <w:sz w:val="28"/>
          <w:szCs w:val="28"/>
        </w:rPr>
        <w:t>。</w:t>
      </w:r>
    </w:p>
    <w:p w:rsidR="006217EF" w:rsidRDefault="006217EF" w:rsidP="00BA37AD">
      <w:pPr>
        <w:widowControl/>
        <w:spacing w:line="520" w:lineRule="exact"/>
        <w:ind w:firstLineChars="200" w:firstLine="31680"/>
        <w:rPr>
          <w:rFonts w:ascii="仿宋_GB2312" w:eastAsia="仿宋_GB2312" w:hAnsi="仿宋" w:cs="宋体"/>
          <w:kern w:val="0"/>
          <w:sz w:val="28"/>
          <w:szCs w:val="28"/>
        </w:rPr>
      </w:pPr>
      <w:r>
        <w:rPr>
          <w:rFonts w:ascii="仿宋_GB2312" w:eastAsia="仿宋_GB2312" w:hAnsi="仿宋" w:cs="宋体"/>
          <w:kern w:val="0"/>
          <w:sz w:val="28"/>
          <w:szCs w:val="28"/>
        </w:rPr>
        <w:t>2.</w:t>
      </w:r>
      <w:r>
        <w:rPr>
          <w:rFonts w:ascii="仿宋_GB2312" w:eastAsia="仿宋_GB2312" w:hAnsi="仿宋" w:cs="宋体" w:hint="eastAsia"/>
          <w:kern w:val="0"/>
          <w:sz w:val="28"/>
          <w:szCs w:val="28"/>
        </w:rPr>
        <w:t>各级职称申报任职资格一览表纸质版</w:t>
      </w:r>
      <w:r>
        <w:rPr>
          <w:rFonts w:ascii="仿宋_GB2312" w:eastAsia="仿宋_GB2312" w:hAnsi="仿宋" w:cs="宋体"/>
          <w:kern w:val="0"/>
          <w:sz w:val="28"/>
          <w:szCs w:val="28"/>
        </w:rPr>
        <w:t>1</w:t>
      </w:r>
      <w:r>
        <w:rPr>
          <w:rFonts w:ascii="仿宋_GB2312" w:eastAsia="仿宋_GB2312" w:hAnsi="仿宋" w:cs="宋体" w:hint="eastAsia"/>
          <w:kern w:val="0"/>
          <w:sz w:val="28"/>
          <w:szCs w:val="28"/>
        </w:rPr>
        <w:t>份，党政负责人签字、加盖党政公章，见材料包附件</w:t>
      </w:r>
      <w:r>
        <w:rPr>
          <w:rFonts w:ascii="仿宋_GB2312" w:eastAsia="仿宋_GB2312" w:hAnsi="仿宋" w:cs="宋体"/>
          <w:kern w:val="0"/>
          <w:sz w:val="28"/>
          <w:szCs w:val="28"/>
        </w:rPr>
        <w:t>3</w:t>
      </w:r>
      <w:r>
        <w:rPr>
          <w:rFonts w:ascii="仿宋_GB2312" w:eastAsia="仿宋_GB2312" w:hAnsi="仿宋" w:cs="宋体" w:hint="eastAsia"/>
          <w:kern w:val="0"/>
          <w:sz w:val="28"/>
          <w:szCs w:val="28"/>
        </w:rPr>
        <w:t>，</w:t>
      </w:r>
      <w:r>
        <w:rPr>
          <w:rFonts w:ascii="黑体" w:eastAsia="黑体" w:hAnsi="黑体" w:cs="宋体" w:hint="eastAsia"/>
          <w:kern w:val="0"/>
          <w:sz w:val="28"/>
          <w:szCs w:val="28"/>
        </w:rPr>
        <w:t>由申报人员填写、教学单位审核、汇总</w:t>
      </w:r>
      <w:r>
        <w:rPr>
          <w:rFonts w:ascii="仿宋_GB2312" w:eastAsia="仿宋_GB2312" w:hAnsi="仿宋" w:cs="宋体" w:hint="eastAsia"/>
          <w:kern w:val="0"/>
          <w:sz w:val="28"/>
          <w:szCs w:val="28"/>
        </w:rPr>
        <w:t>。</w:t>
      </w:r>
    </w:p>
    <w:p w:rsidR="006217EF" w:rsidRDefault="006217EF" w:rsidP="00BA37AD">
      <w:pPr>
        <w:widowControl/>
        <w:spacing w:line="520" w:lineRule="exact"/>
        <w:ind w:firstLineChars="200" w:firstLine="31680"/>
        <w:rPr>
          <w:rFonts w:ascii="楷体_GB2312" w:eastAsia="楷体_GB2312" w:hAnsi="仿宋" w:cs="宋体"/>
          <w:b/>
          <w:kern w:val="0"/>
          <w:sz w:val="28"/>
          <w:szCs w:val="28"/>
        </w:rPr>
      </w:pPr>
      <w:r>
        <w:rPr>
          <w:rFonts w:ascii="楷体_GB2312" w:eastAsia="楷体_GB2312" w:hAnsi="仿宋" w:cs="宋体" w:hint="eastAsia"/>
          <w:b/>
          <w:kern w:val="0"/>
          <w:sz w:val="28"/>
          <w:szCs w:val="28"/>
        </w:rPr>
        <w:t>（二）申报人员个人申报材料</w:t>
      </w:r>
    </w:p>
    <w:p w:rsidR="006217EF" w:rsidRDefault="006217EF" w:rsidP="00BA37AD">
      <w:pPr>
        <w:widowControl/>
        <w:spacing w:line="520" w:lineRule="exact"/>
        <w:ind w:firstLineChars="200" w:firstLine="31680"/>
        <w:rPr>
          <w:rFonts w:ascii="方正小标宋简体" w:eastAsia="方正小标宋简体" w:hAnsi="仿宋" w:cs="宋体"/>
          <w:color w:val="FF0000"/>
          <w:kern w:val="0"/>
          <w:sz w:val="28"/>
          <w:szCs w:val="28"/>
        </w:rPr>
      </w:pPr>
      <w:r>
        <w:rPr>
          <w:rFonts w:ascii="方正小标宋简体" w:eastAsia="方正小标宋简体" w:hAnsi="仿宋" w:cs="宋体"/>
          <w:color w:val="FF0000"/>
          <w:kern w:val="0"/>
          <w:sz w:val="28"/>
          <w:szCs w:val="28"/>
        </w:rPr>
        <w:t>1.</w:t>
      </w:r>
      <w:r>
        <w:rPr>
          <w:rFonts w:ascii="方正小标宋简体" w:eastAsia="方正小标宋简体" w:hAnsi="仿宋" w:cs="宋体" w:hint="eastAsia"/>
          <w:color w:val="FF0000"/>
          <w:kern w:val="0"/>
          <w:sz w:val="28"/>
          <w:szCs w:val="28"/>
        </w:rPr>
        <w:t>申报高级职称材料</w:t>
      </w:r>
    </w:p>
    <w:p w:rsidR="006217EF" w:rsidRDefault="006217EF" w:rsidP="00BA37AD">
      <w:pPr>
        <w:widowControl/>
        <w:spacing w:line="520" w:lineRule="exact"/>
        <w:ind w:firstLineChars="200" w:firstLine="31680"/>
        <w:rPr>
          <w:rFonts w:ascii="仿宋_GB2312" w:eastAsia="仿宋_GB2312" w:hAnsi="仿宋" w:cs="宋体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kern w:val="0"/>
          <w:sz w:val="28"/>
          <w:szCs w:val="28"/>
        </w:rPr>
        <w:t>申报人个人准备申报推荐材料档案袋，一人一袋，贴好封面，将“《本科高校教师任职资格评审简明情况登记表》（大表）</w:t>
      </w:r>
      <w:r>
        <w:rPr>
          <w:rFonts w:ascii="黑体" w:eastAsia="黑体" w:hAnsi="黑体" w:cs="宋体"/>
          <w:kern w:val="0"/>
          <w:sz w:val="28"/>
          <w:szCs w:val="28"/>
        </w:rPr>
        <w:t>1</w:t>
      </w:r>
      <w:r>
        <w:rPr>
          <w:rFonts w:ascii="黑体" w:eastAsia="黑体" w:hAnsi="黑体" w:cs="宋体" w:hint="eastAsia"/>
          <w:kern w:val="0"/>
          <w:sz w:val="28"/>
          <w:szCs w:val="28"/>
        </w:rPr>
        <w:t>份</w:t>
      </w:r>
      <w:r>
        <w:rPr>
          <w:rFonts w:ascii="仿宋_GB2312" w:eastAsia="仿宋_GB2312" w:hAnsi="仿宋" w:cs="宋体" w:hint="eastAsia"/>
          <w:kern w:val="0"/>
          <w:sz w:val="28"/>
          <w:szCs w:val="28"/>
        </w:rPr>
        <w:t>、《高等学校教师专业技术职务任职资格申报表》（小表）</w:t>
      </w:r>
      <w:r>
        <w:rPr>
          <w:rFonts w:ascii="黑体" w:eastAsia="黑体" w:hAnsi="黑体" w:cs="宋体"/>
          <w:kern w:val="0"/>
          <w:sz w:val="28"/>
          <w:szCs w:val="28"/>
        </w:rPr>
        <w:t>2</w:t>
      </w:r>
      <w:r>
        <w:rPr>
          <w:rFonts w:ascii="黑体" w:eastAsia="黑体" w:hAnsi="黑体" w:cs="宋体" w:hint="eastAsia"/>
          <w:kern w:val="0"/>
          <w:sz w:val="28"/>
          <w:szCs w:val="28"/>
        </w:rPr>
        <w:t>份</w:t>
      </w:r>
      <w:r>
        <w:rPr>
          <w:rFonts w:ascii="仿宋_GB2312" w:eastAsia="仿宋_GB2312" w:hAnsi="仿宋" w:cs="宋体" w:hint="eastAsia"/>
          <w:kern w:val="0"/>
          <w:sz w:val="28"/>
          <w:szCs w:val="28"/>
        </w:rPr>
        <w:t>、申报支撑材料</w:t>
      </w:r>
      <w:r>
        <w:rPr>
          <w:rFonts w:ascii="黑体" w:eastAsia="黑体" w:hAnsi="黑体" w:cs="宋体"/>
          <w:kern w:val="0"/>
          <w:sz w:val="28"/>
          <w:szCs w:val="28"/>
        </w:rPr>
        <w:t>1</w:t>
      </w:r>
      <w:r>
        <w:rPr>
          <w:rFonts w:ascii="黑体" w:eastAsia="黑体" w:hAnsi="黑体" w:cs="宋体" w:hint="eastAsia"/>
          <w:kern w:val="0"/>
          <w:sz w:val="28"/>
          <w:szCs w:val="28"/>
        </w:rPr>
        <w:t>份</w:t>
      </w:r>
      <w:r>
        <w:rPr>
          <w:rFonts w:ascii="仿宋_GB2312" w:eastAsia="仿宋_GB2312" w:hAnsi="仿宋" w:cs="宋体" w:hint="eastAsia"/>
          <w:kern w:val="0"/>
          <w:sz w:val="28"/>
          <w:szCs w:val="28"/>
        </w:rPr>
        <w:t>”等</w:t>
      </w:r>
      <w:r>
        <w:rPr>
          <w:rFonts w:ascii="仿宋_GB2312" w:eastAsia="仿宋_GB2312" w:hAnsi="仿宋" w:cs="宋体"/>
          <w:kern w:val="0"/>
          <w:sz w:val="28"/>
          <w:szCs w:val="28"/>
        </w:rPr>
        <w:t>3</w:t>
      </w:r>
      <w:r>
        <w:rPr>
          <w:rFonts w:ascii="仿宋_GB2312" w:eastAsia="仿宋_GB2312" w:hAnsi="仿宋" w:cs="宋体" w:hint="eastAsia"/>
          <w:kern w:val="0"/>
          <w:sz w:val="28"/>
          <w:szCs w:val="28"/>
        </w:rPr>
        <w:t>项申报材料装入档案袋。申报高级实验师人员仿照上述要求准备。</w:t>
      </w:r>
    </w:p>
    <w:p w:rsidR="006217EF" w:rsidRDefault="006217EF" w:rsidP="00BA37AD">
      <w:pPr>
        <w:widowControl/>
        <w:spacing w:line="520" w:lineRule="exact"/>
        <w:ind w:firstLineChars="200" w:firstLine="31680"/>
        <w:rPr>
          <w:rFonts w:ascii="方正小标宋简体" w:eastAsia="方正小标宋简体" w:hAnsi="仿宋" w:cs="宋体"/>
          <w:color w:val="FF0000"/>
          <w:kern w:val="0"/>
          <w:sz w:val="28"/>
          <w:szCs w:val="28"/>
        </w:rPr>
      </w:pPr>
      <w:bookmarkStart w:id="2" w:name="OLE_LINK3"/>
      <w:bookmarkStart w:id="3" w:name="OLE_LINK4"/>
      <w:r>
        <w:rPr>
          <w:rFonts w:ascii="方正小标宋简体" w:eastAsia="方正小标宋简体" w:hAnsi="仿宋" w:cs="宋体"/>
          <w:color w:val="FF0000"/>
          <w:kern w:val="0"/>
          <w:sz w:val="28"/>
          <w:szCs w:val="28"/>
        </w:rPr>
        <w:t>2.</w:t>
      </w:r>
      <w:r>
        <w:rPr>
          <w:rFonts w:ascii="方正小标宋简体" w:eastAsia="方正小标宋简体" w:hAnsi="仿宋" w:cs="宋体" w:hint="eastAsia"/>
          <w:color w:val="FF0000"/>
          <w:kern w:val="0"/>
          <w:sz w:val="28"/>
          <w:szCs w:val="28"/>
        </w:rPr>
        <w:t>申报讲师职称申报材料（含专职辅导员、心理健康教育教师）</w:t>
      </w:r>
    </w:p>
    <w:bookmarkEnd w:id="2"/>
    <w:bookmarkEnd w:id="3"/>
    <w:p w:rsidR="006217EF" w:rsidRDefault="006217EF" w:rsidP="00BA37AD">
      <w:pPr>
        <w:widowControl/>
        <w:spacing w:line="520" w:lineRule="exact"/>
        <w:ind w:firstLineChars="200" w:firstLine="31680"/>
        <w:rPr>
          <w:rFonts w:ascii="仿宋_GB2312" w:eastAsia="仿宋_GB2312" w:hAnsi="仿宋" w:cs="宋体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kern w:val="0"/>
          <w:sz w:val="28"/>
          <w:szCs w:val="28"/>
        </w:rPr>
        <w:t>《申报讲师职称人员简明情况登记表》</w:t>
      </w:r>
      <w:r>
        <w:rPr>
          <w:rFonts w:ascii="黑体" w:eastAsia="黑体" w:hAnsi="黑体" w:cs="宋体"/>
          <w:kern w:val="0"/>
          <w:sz w:val="28"/>
          <w:szCs w:val="28"/>
        </w:rPr>
        <w:t>1</w:t>
      </w:r>
      <w:r>
        <w:rPr>
          <w:rFonts w:ascii="黑体" w:eastAsia="黑体" w:hAnsi="黑体" w:cs="宋体" w:hint="eastAsia"/>
          <w:kern w:val="0"/>
          <w:sz w:val="28"/>
          <w:szCs w:val="28"/>
        </w:rPr>
        <w:t>份</w:t>
      </w:r>
      <w:r>
        <w:rPr>
          <w:rFonts w:ascii="仿宋_GB2312" w:eastAsia="仿宋_GB2312" w:hAnsi="仿宋" w:cs="宋体" w:hint="eastAsia"/>
          <w:kern w:val="0"/>
          <w:sz w:val="28"/>
          <w:szCs w:val="28"/>
        </w:rPr>
        <w:t>、胶装版支撑材料</w:t>
      </w:r>
      <w:r>
        <w:rPr>
          <w:rFonts w:ascii="黑体" w:eastAsia="黑体" w:hAnsi="黑体" w:cs="宋体"/>
          <w:kern w:val="0"/>
          <w:sz w:val="28"/>
          <w:szCs w:val="28"/>
        </w:rPr>
        <w:t>1</w:t>
      </w:r>
      <w:r>
        <w:rPr>
          <w:rFonts w:ascii="黑体" w:eastAsia="黑体" w:hAnsi="黑体" w:cs="宋体" w:hint="eastAsia"/>
          <w:kern w:val="0"/>
          <w:sz w:val="28"/>
          <w:szCs w:val="28"/>
        </w:rPr>
        <w:t>份</w:t>
      </w:r>
      <w:r>
        <w:rPr>
          <w:rFonts w:ascii="仿宋_GB2312" w:eastAsia="仿宋_GB2312" w:hAnsi="仿宋" w:cs="宋体" w:hint="eastAsia"/>
          <w:kern w:val="0"/>
          <w:sz w:val="28"/>
          <w:szCs w:val="28"/>
        </w:rPr>
        <w:t>。</w:t>
      </w:r>
      <w:bookmarkStart w:id="4" w:name="_GoBack"/>
      <w:bookmarkEnd w:id="4"/>
    </w:p>
    <w:p w:rsidR="006217EF" w:rsidRDefault="006217EF" w:rsidP="00BA37AD">
      <w:pPr>
        <w:widowControl/>
        <w:spacing w:line="520" w:lineRule="exact"/>
        <w:ind w:firstLineChars="200" w:firstLine="31680"/>
        <w:rPr>
          <w:rFonts w:ascii="方正小标宋简体" w:eastAsia="方正小标宋简体" w:hAnsi="仿宋" w:cs="宋体"/>
          <w:color w:val="FF0000"/>
          <w:kern w:val="0"/>
          <w:sz w:val="28"/>
          <w:szCs w:val="28"/>
        </w:rPr>
      </w:pPr>
      <w:r>
        <w:rPr>
          <w:rFonts w:ascii="方正小标宋简体" w:eastAsia="方正小标宋简体" w:hAnsi="仿宋" w:cs="宋体"/>
          <w:color w:val="FF0000"/>
          <w:kern w:val="0"/>
          <w:sz w:val="28"/>
          <w:szCs w:val="28"/>
        </w:rPr>
        <w:t>3.</w:t>
      </w:r>
      <w:r>
        <w:rPr>
          <w:rFonts w:ascii="方正小标宋简体" w:eastAsia="方正小标宋简体" w:hAnsi="仿宋" w:cs="宋体" w:hint="eastAsia"/>
          <w:color w:val="FF0000"/>
          <w:kern w:val="0"/>
          <w:sz w:val="28"/>
          <w:szCs w:val="28"/>
        </w:rPr>
        <w:t>申报实验师职称申报材料</w:t>
      </w:r>
    </w:p>
    <w:p w:rsidR="006217EF" w:rsidRDefault="006217EF" w:rsidP="00BA37AD">
      <w:pPr>
        <w:widowControl/>
        <w:spacing w:line="520" w:lineRule="exact"/>
        <w:ind w:firstLineChars="200" w:firstLine="31680"/>
        <w:rPr>
          <w:rFonts w:ascii="仿宋_GB2312" w:eastAsia="仿宋_GB2312" w:hAnsi="仿宋" w:cs="宋体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kern w:val="0"/>
          <w:sz w:val="28"/>
          <w:szCs w:val="28"/>
        </w:rPr>
        <w:t>《申报实验系列职称人员简明情况登记表》</w:t>
      </w:r>
      <w:r>
        <w:rPr>
          <w:rFonts w:ascii="黑体" w:eastAsia="黑体" w:hAnsi="黑体" w:cs="宋体"/>
          <w:kern w:val="0"/>
          <w:sz w:val="28"/>
          <w:szCs w:val="28"/>
        </w:rPr>
        <w:t>1</w:t>
      </w:r>
      <w:r>
        <w:rPr>
          <w:rFonts w:ascii="黑体" w:eastAsia="黑体" w:hAnsi="黑体" w:cs="宋体" w:hint="eastAsia"/>
          <w:kern w:val="0"/>
          <w:sz w:val="28"/>
          <w:szCs w:val="28"/>
        </w:rPr>
        <w:t>份</w:t>
      </w:r>
      <w:r>
        <w:rPr>
          <w:rFonts w:ascii="仿宋_GB2312" w:eastAsia="仿宋_GB2312" w:hAnsi="仿宋" w:cs="宋体" w:hint="eastAsia"/>
          <w:kern w:val="0"/>
          <w:sz w:val="28"/>
          <w:szCs w:val="28"/>
        </w:rPr>
        <w:t>、胶装版支撑材料</w:t>
      </w:r>
      <w:r>
        <w:rPr>
          <w:rFonts w:ascii="黑体" w:eastAsia="黑体" w:hAnsi="黑体" w:cs="宋体"/>
          <w:kern w:val="0"/>
          <w:sz w:val="28"/>
          <w:szCs w:val="28"/>
        </w:rPr>
        <w:t>1</w:t>
      </w:r>
      <w:r>
        <w:rPr>
          <w:rFonts w:ascii="黑体" w:eastAsia="黑体" w:hAnsi="黑体" w:cs="宋体" w:hint="eastAsia"/>
          <w:kern w:val="0"/>
          <w:sz w:val="28"/>
          <w:szCs w:val="28"/>
        </w:rPr>
        <w:t>份</w:t>
      </w:r>
      <w:r>
        <w:rPr>
          <w:rFonts w:ascii="仿宋_GB2312" w:eastAsia="仿宋_GB2312" w:hAnsi="仿宋" w:cs="宋体" w:hint="eastAsia"/>
          <w:kern w:val="0"/>
          <w:sz w:val="28"/>
          <w:szCs w:val="28"/>
        </w:rPr>
        <w:t>。</w:t>
      </w:r>
    </w:p>
    <w:p w:rsidR="006217EF" w:rsidRDefault="006217EF" w:rsidP="00BA37AD">
      <w:pPr>
        <w:widowControl/>
        <w:spacing w:line="520" w:lineRule="exact"/>
        <w:ind w:firstLineChars="200" w:firstLine="31680"/>
        <w:rPr>
          <w:rFonts w:ascii="仿宋_GB2312" w:eastAsia="仿宋_GB2312" w:hAnsi="仿宋" w:cs="宋体"/>
          <w:kern w:val="0"/>
          <w:sz w:val="28"/>
          <w:szCs w:val="28"/>
        </w:rPr>
      </w:pPr>
      <w:r>
        <w:rPr>
          <w:rFonts w:ascii="方正小标宋简体" w:eastAsia="方正小标宋简体" w:hAnsi="仿宋" w:cs="宋体"/>
          <w:color w:val="FF0000"/>
          <w:kern w:val="0"/>
          <w:sz w:val="28"/>
          <w:szCs w:val="28"/>
        </w:rPr>
        <w:t>4.</w:t>
      </w:r>
      <w:r>
        <w:rPr>
          <w:rFonts w:ascii="方正小标宋简体" w:eastAsia="方正小标宋简体" w:hAnsi="仿宋" w:cs="宋体" w:hint="eastAsia"/>
          <w:color w:val="FF0000"/>
          <w:kern w:val="0"/>
          <w:sz w:val="28"/>
          <w:szCs w:val="28"/>
        </w:rPr>
        <w:t>博士直接认定讲师资格条件人员申报材料</w:t>
      </w:r>
    </w:p>
    <w:p w:rsidR="006217EF" w:rsidRDefault="006217EF" w:rsidP="00BA37AD">
      <w:pPr>
        <w:widowControl/>
        <w:spacing w:line="520" w:lineRule="exact"/>
        <w:ind w:firstLineChars="200" w:firstLine="31680"/>
        <w:rPr>
          <w:rFonts w:ascii="仿宋_GB2312" w:eastAsia="仿宋_GB2312" w:hAnsi="仿宋" w:cs="宋体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kern w:val="0"/>
          <w:sz w:val="28"/>
          <w:szCs w:val="28"/>
        </w:rPr>
        <w:t>《博士申报讲师职称人员简明情况登记表》</w:t>
      </w:r>
      <w:r>
        <w:rPr>
          <w:rFonts w:ascii="黑体" w:eastAsia="黑体" w:hAnsi="黑体" w:cs="宋体"/>
          <w:kern w:val="0"/>
          <w:sz w:val="28"/>
          <w:szCs w:val="28"/>
        </w:rPr>
        <w:t>1</w:t>
      </w:r>
      <w:r>
        <w:rPr>
          <w:rFonts w:ascii="黑体" w:eastAsia="黑体" w:hAnsi="黑体" w:cs="宋体" w:hint="eastAsia"/>
          <w:kern w:val="0"/>
          <w:sz w:val="28"/>
          <w:szCs w:val="28"/>
        </w:rPr>
        <w:t>份</w:t>
      </w:r>
      <w:r>
        <w:rPr>
          <w:rFonts w:ascii="仿宋_GB2312" w:eastAsia="仿宋_GB2312" w:hAnsi="仿宋" w:cs="宋体" w:hint="eastAsia"/>
          <w:kern w:val="0"/>
          <w:sz w:val="28"/>
          <w:szCs w:val="28"/>
        </w:rPr>
        <w:t>、基本条件证明材料</w:t>
      </w:r>
      <w:r>
        <w:rPr>
          <w:rFonts w:ascii="黑体" w:eastAsia="黑体" w:hAnsi="黑体" w:cs="宋体"/>
          <w:kern w:val="0"/>
          <w:sz w:val="28"/>
          <w:szCs w:val="28"/>
        </w:rPr>
        <w:t>1</w:t>
      </w:r>
      <w:r>
        <w:rPr>
          <w:rFonts w:ascii="黑体" w:eastAsia="黑体" w:hAnsi="黑体" w:cs="宋体" w:hint="eastAsia"/>
          <w:kern w:val="0"/>
          <w:sz w:val="28"/>
          <w:szCs w:val="28"/>
        </w:rPr>
        <w:t>份</w:t>
      </w:r>
      <w:r>
        <w:rPr>
          <w:rFonts w:ascii="仿宋_GB2312" w:eastAsia="仿宋_GB2312" w:hAnsi="仿宋" w:cs="宋体" w:hint="eastAsia"/>
          <w:kern w:val="0"/>
          <w:sz w:val="28"/>
          <w:szCs w:val="28"/>
        </w:rPr>
        <w:t>。</w:t>
      </w:r>
    </w:p>
    <w:p w:rsidR="006217EF" w:rsidRDefault="006217EF" w:rsidP="00BA37AD">
      <w:pPr>
        <w:widowControl/>
        <w:spacing w:line="520" w:lineRule="exact"/>
        <w:ind w:firstLineChars="200" w:firstLine="31680"/>
        <w:rPr>
          <w:rFonts w:ascii="仿宋_GB2312" w:eastAsia="仿宋_GB2312" w:hAnsi="仿宋" w:cs="宋体"/>
          <w:kern w:val="0"/>
          <w:sz w:val="28"/>
          <w:szCs w:val="28"/>
        </w:rPr>
      </w:pPr>
      <w:r>
        <w:rPr>
          <w:rFonts w:ascii="方正小标宋简体" w:eastAsia="方正小标宋简体" w:hAnsi="仿宋" w:cs="宋体"/>
          <w:color w:val="FF0000"/>
          <w:kern w:val="0"/>
          <w:sz w:val="28"/>
          <w:szCs w:val="28"/>
        </w:rPr>
        <w:t>5.</w:t>
      </w:r>
      <w:r>
        <w:t xml:space="preserve"> </w:t>
      </w:r>
      <w:r>
        <w:rPr>
          <w:rFonts w:ascii="方正小标宋简体" w:eastAsia="方正小标宋简体" w:hAnsi="仿宋" w:cs="宋体" w:hint="eastAsia"/>
          <w:color w:val="FF0000"/>
          <w:kern w:val="0"/>
          <w:sz w:val="28"/>
          <w:szCs w:val="28"/>
        </w:rPr>
        <w:t>申请任职资格确认和认定人员申报材料</w:t>
      </w:r>
    </w:p>
    <w:p w:rsidR="006217EF" w:rsidRDefault="006217EF" w:rsidP="00BA37AD">
      <w:pPr>
        <w:widowControl/>
        <w:spacing w:line="520" w:lineRule="exact"/>
        <w:ind w:firstLineChars="200" w:firstLine="31680"/>
        <w:rPr>
          <w:rFonts w:ascii="仿宋_GB2312" w:eastAsia="仿宋_GB2312" w:hAnsi="仿宋" w:cs="宋体"/>
          <w:b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/>
          <w:kern w:val="0"/>
          <w:sz w:val="28"/>
          <w:szCs w:val="28"/>
        </w:rPr>
        <w:t>（</w:t>
      </w:r>
      <w:r>
        <w:rPr>
          <w:rFonts w:ascii="仿宋_GB2312" w:eastAsia="仿宋_GB2312" w:hAnsi="仿宋" w:cs="宋体"/>
          <w:b/>
          <w:kern w:val="0"/>
          <w:sz w:val="28"/>
          <w:szCs w:val="28"/>
        </w:rPr>
        <w:t>1</w:t>
      </w:r>
      <w:r>
        <w:rPr>
          <w:rFonts w:ascii="仿宋_GB2312" w:eastAsia="仿宋_GB2312" w:hAnsi="仿宋" w:cs="宋体" w:hint="eastAsia"/>
          <w:b/>
          <w:kern w:val="0"/>
          <w:sz w:val="28"/>
          <w:szCs w:val="28"/>
        </w:rPr>
        <w:t>）申请任职资格确认材料</w:t>
      </w:r>
    </w:p>
    <w:p w:rsidR="006217EF" w:rsidRDefault="006217EF" w:rsidP="00BA37AD">
      <w:pPr>
        <w:widowControl/>
        <w:spacing w:line="520" w:lineRule="exact"/>
        <w:ind w:firstLineChars="200" w:firstLine="31680"/>
        <w:rPr>
          <w:rFonts w:ascii="仿宋_GB2312" w:eastAsia="仿宋_GB2312" w:hAnsi="仿宋" w:cs="宋体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kern w:val="0"/>
          <w:sz w:val="28"/>
          <w:szCs w:val="28"/>
        </w:rPr>
        <w:t>《专业技术职务任职资格确认审批表》</w:t>
      </w:r>
      <w:r>
        <w:rPr>
          <w:rFonts w:ascii="黑体" w:eastAsia="黑体" w:hAnsi="仿宋" w:cs="宋体"/>
          <w:kern w:val="0"/>
          <w:sz w:val="28"/>
          <w:szCs w:val="28"/>
        </w:rPr>
        <w:t>1</w:t>
      </w:r>
      <w:r>
        <w:rPr>
          <w:rFonts w:ascii="黑体" w:eastAsia="黑体" w:hAnsi="仿宋" w:cs="宋体" w:hint="eastAsia"/>
          <w:kern w:val="0"/>
          <w:sz w:val="28"/>
          <w:szCs w:val="28"/>
        </w:rPr>
        <w:t>份</w:t>
      </w:r>
      <w:r>
        <w:rPr>
          <w:rFonts w:ascii="仿宋_GB2312" w:eastAsia="仿宋_GB2312" w:hAnsi="仿宋" w:cs="宋体" w:hint="eastAsia"/>
          <w:kern w:val="0"/>
          <w:sz w:val="28"/>
          <w:szCs w:val="28"/>
        </w:rPr>
        <w:t>，最后学历、学位证书</w:t>
      </w:r>
      <w:r>
        <w:rPr>
          <w:rFonts w:ascii="黑体" w:eastAsia="黑体" w:hAnsi="仿宋" w:cs="宋体"/>
          <w:kern w:val="0"/>
          <w:sz w:val="28"/>
          <w:szCs w:val="28"/>
        </w:rPr>
        <w:t>1</w:t>
      </w:r>
      <w:r>
        <w:rPr>
          <w:rFonts w:ascii="黑体" w:eastAsia="黑体" w:hAnsi="仿宋" w:cs="宋体" w:hint="eastAsia"/>
          <w:kern w:val="0"/>
          <w:sz w:val="28"/>
          <w:szCs w:val="28"/>
        </w:rPr>
        <w:t>份</w:t>
      </w:r>
      <w:r>
        <w:rPr>
          <w:rFonts w:ascii="仿宋_GB2312" w:eastAsia="仿宋_GB2312" w:hAnsi="仿宋" w:cs="宋体" w:hint="eastAsia"/>
          <w:kern w:val="0"/>
          <w:sz w:val="28"/>
          <w:szCs w:val="28"/>
        </w:rPr>
        <w:t>，高校教师资格证书</w:t>
      </w:r>
      <w:r>
        <w:rPr>
          <w:rFonts w:ascii="黑体" w:eastAsia="黑体" w:hAnsi="仿宋" w:cs="宋体"/>
          <w:kern w:val="0"/>
          <w:sz w:val="28"/>
          <w:szCs w:val="28"/>
        </w:rPr>
        <w:t>1</w:t>
      </w:r>
      <w:r>
        <w:rPr>
          <w:rFonts w:ascii="黑体" w:eastAsia="黑体" w:hAnsi="仿宋" w:cs="宋体" w:hint="eastAsia"/>
          <w:kern w:val="0"/>
          <w:sz w:val="28"/>
          <w:szCs w:val="28"/>
        </w:rPr>
        <w:t>份</w:t>
      </w:r>
      <w:r>
        <w:rPr>
          <w:rFonts w:ascii="仿宋_GB2312" w:eastAsia="仿宋_GB2312" w:hAnsi="仿宋" w:cs="宋体" w:hint="eastAsia"/>
          <w:kern w:val="0"/>
          <w:sz w:val="28"/>
          <w:szCs w:val="28"/>
        </w:rPr>
        <w:t>，《专业技术职务任职资格评审申报表》</w:t>
      </w:r>
      <w:r>
        <w:rPr>
          <w:rFonts w:ascii="黑体" w:eastAsia="黑体" w:hAnsi="仿宋" w:cs="宋体"/>
          <w:kern w:val="0"/>
          <w:sz w:val="28"/>
          <w:szCs w:val="28"/>
        </w:rPr>
        <w:t>1</w:t>
      </w:r>
      <w:r>
        <w:rPr>
          <w:rFonts w:ascii="黑体" w:eastAsia="黑体" w:hAnsi="仿宋" w:cs="宋体" w:hint="eastAsia"/>
          <w:kern w:val="0"/>
          <w:sz w:val="28"/>
          <w:szCs w:val="28"/>
        </w:rPr>
        <w:t>份</w:t>
      </w:r>
      <w:r>
        <w:rPr>
          <w:rFonts w:ascii="仿宋_GB2312" w:eastAsia="仿宋_GB2312" w:hAnsi="仿宋" w:cs="宋体" w:hint="eastAsia"/>
          <w:kern w:val="0"/>
          <w:sz w:val="28"/>
          <w:szCs w:val="28"/>
        </w:rPr>
        <w:t>。</w:t>
      </w:r>
    </w:p>
    <w:p w:rsidR="006217EF" w:rsidRDefault="006217EF" w:rsidP="00BA37AD">
      <w:pPr>
        <w:widowControl/>
        <w:spacing w:line="520" w:lineRule="exact"/>
        <w:ind w:firstLineChars="200" w:firstLine="31680"/>
        <w:rPr>
          <w:rFonts w:ascii="仿宋_GB2312" w:eastAsia="仿宋_GB2312" w:hAnsi="仿宋" w:cs="宋体"/>
          <w:b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/>
          <w:kern w:val="0"/>
          <w:sz w:val="28"/>
          <w:szCs w:val="28"/>
        </w:rPr>
        <w:t>（</w:t>
      </w:r>
      <w:r>
        <w:rPr>
          <w:rFonts w:ascii="仿宋_GB2312" w:eastAsia="仿宋_GB2312" w:hAnsi="仿宋" w:cs="宋体"/>
          <w:b/>
          <w:kern w:val="0"/>
          <w:sz w:val="28"/>
          <w:szCs w:val="28"/>
        </w:rPr>
        <w:t>2</w:t>
      </w:r>
      <w:r>
        <w:rPr>
          <w:rFonts w:ascii="仿宋_GB2312" w:eastAsia="仿宋_GB2312" w:hAnsi="仿宋" w:cs="宋体" w:hint="eastAsia"/>
          <w:b/>
          <w:kern w:val="0"/>
          <w:sz w:val="28"/>
          <w:szCs w:val="28"/>
        </w:rPr>
        <w:t>）申请认定助教或助理实验师材料</w:t>
      </w:r>
    </w:p>
    <w:p w:rsidR="006217EF" w:rsidRDefault="006217EF" w:rsidP="00BA37AD">
      <w:pPr>
        <w:widowControl/>
        <w:spacing w:line="520" w:lineRule="exact"/>
        <w:ind w:firstLineChars="200" w:firstLine="31680"/>
        <w:rPr>
          <w:rFonts w:ascii="仿宋_GB2312" w:eastAsia="仿宋_GB2312" w:hAnsi="仿宋" w:cs="宋体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kern w:val="0"/>
          <w:sz w:val="28"/>
          <w:szCs w:val="28"/>
        </w:rPr>
        <w:t>《毕业生初次认定专业技术职务任职资格呈报表》</w:t>
      </w:r>
      <w:r>
        <w:rPr>
          <w:rFonts w:ascii="黑体" w:eastAsia="黑体" w:hAnsi="仿宋" w:cs="宋体"/>
          <w:kern w:val="0"/>
          <w:sz w:val="28"/>
          <w:szCs w:val="28"/>
        </w:rPr>
        <w:t>1</w:t>
      </w:r>
      <w:r>
        <w:rPr>
          <w:rFonts w:ascii="黑体" w:eastAsia="黑体" w:hAnsi="仿宋" w:cs="宋体" w:hint="eastAsia"/>
          <w:kern w:val="0"/>
          <w:sz w:val="28"/>
          <w:szCs w:val="28"/>
        </w:rPr>
        <w:t>份</w:t>
      </w:r>
      <w:r>
        <w:rPr>
          <w:rFonts w:ascii="仿宋_GB2312" w:eastAsia="仿宋_GB2312" w:hAnsi="仿宋" w:cs="宋体" w:hint="eastAsia"/>
          <w:kern w:val="0"/>
          <w:sz w:val="28"/>
          <w:szCs w:val="28"/>
        </w:rPr>
        <w:t>，最后学历、学位证书</w:t>
      </w:r>
      <w:r>
        <w:rPr>
          <w:rFonts w:ascii="黑体" w:eastAsia="黑体" w:hAnsi="仿宋" w:cs="宋体"/>
          <w:kern w:val="0"/>
          <w:sz w:val="28"/>
          <w:szCs w:val="28"/>
        </w:rPr>
        <w:t>1</w:t>
      </w:r>
      <w:r>
        <w:rPr>
          <w:rFonts w:ascii="黑体" w:eastAsia="黑体" w:hAnsi="仿宋" w:cs="宋体" w:hint="eastAsia"/>
          <w:kern w:val="0"/>
          <w:sz w:val="28"/>
          <w:szCs w:val="28"/>
        </w:rPr>
        <w:t>份</w:t>
      </w:r>
      <w:r>
        <w:rPr>
          <w:rFonts w:ascii="仿宋_GB2312" w:eastAsia="仿宋_GB2312" w:hAnsi="仿宋" w:cs="宋体" w:hint="eastAsia"/>
          <w:kern w:val="0"/>
          <w:sz w:val="28"/>
          <w:szCs w:val="28"/>
        </w:rPr>
        <w:t>，承担实验技术工作经历证明</w:t>
      </w:r>
      <w:r>
        <w:rPr>
          <w:rFonts w:ascii="黑体" w:eastAsia="黑体" w:hAnsi="仿宋" w:cs="宋体"/>
          <w:kern w:val="0"/>
          <w:sz w:val="28"/>
          <w:szCs w:val="28"/>
        </w:rPr>
        <w:t>1</w:t>
      </w:r>
      <w:r>
        <w:rPr>
          <w:rFonts w:ascii="黑体" w:eastAsia="黑体" w:hAnsi="仿宋" w:cs="宋体" w:hint="eastAsia"/>
          <w:kern w:val="0"/>
          <w:sz w:val="28"/>
          <w:szCs w:val="28"/>
        </w:rPr>
        <w:t>份</w:t>
      </w:r>
      <w:r>
        <w:rPr>
          <w:rFonts w:ascii="仿宋_GB2312" w:eastAsia="仿宋_GB2312" w:hAnsi="仿宋" w:cs="宋体" w:hint="eastAsia"/>
          <w:kern w:val="0"/>
          <w:sz w:val="28"/>
          <w:szCs w:val="28"/>
        </w:rPr>
        <w:t>（申请认定助理实验师人员提供）。</w:t>
      </w:r>
    </w:p>
    <w:p w:rsidR="006217EF" w:rsidRDefault="006217EF" w:rsidP="00BA37AD">
      <w:pPr>
        <w:spacing w:line="520" w:lineRule="exact"/>
        <w:ind w:firstLineChars="200" w:firstLine="31680"/>
        <w:rPr>
          <w:rFonts w:ascii="黑体" w:eastAsia="黑体" w:hAnsi="黑体" w:cs="方正仿宋_GBK"/>
          <w:sz w:val="28"/>
          <w:szCs w:val="28"/>
        </w:rPr>
      </w:pPr>
      <w:r>
        <w:rPr>
          <w:rFonts w:ascii="黑体" w:eastAsia="黑体" w:hAnsi="黑体" w:cs="方正仿宋_GBK" w:hint="eastAsia"/>
          <w:sz w:val="28"/>
          <w:szCs w:val="28"/>
        </w:rPr>
        <w:t>三、申报材料电子版上报要求</w:t>
      </w:r>
    </w:p>
    <w:p w:rsidR="006217EF" w:rsidRDefault="006217EF" w:rsidP="00BA37AD">
      <w:pPr>
        <w:widowControl/>
        <w:spacing w:line="520" w:lineRule="exact"/>
        <w:ind w:firstLineChars="200" w:firstLine="31680"/>
        <w:rPr>
          <w:rFonts w:ascii="仿宋_GB2312" w:eastAsia="仿宋_GB2312" w:hAnsi="仿宋" w:cs="宋体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kern w:val="0"/>
          <w:sz w:val="28"/>
          <w:szCs w:val="28"/>
        </w:rPr>
        <w:t>教学单位至少提前</w:t>
      </w:r>
      <w:r>
        <w:rPr>
          <w:rFonts w:ascii="仿宋_GB2312" w:eastAsia="仿宋_GB2312" w:hAnsi="仿宋" w:cs="宋体"/>
          <w:kern w:val="0"/>
          <w:sz w:val="28"/>
          <w:szCs w:val="28"/>
        </w:rPr>
        <w:t>1</w:t>
      </w:r>
      <w:r>
        <w:rPr>
          <w:rFonts w:ascii="仿宋_GB2312" w:eastAsia="仿宋_GB2312" w:hAnsi="仿宋" w:cs="宋体" w:hint="eastAsia"/>
          <w:kern w:val="0"/>
          <w:sz w:val="28"/>
          <w:szCs w:val="28"/>
        </w:rPr>
        <w:t>天将相关申报材料电子版发至</w:t>
      </w:r>
      <w:r>
        <w:rPr>
          <w:rFonts w:ascii="仿宋_GB2312" w:eastAsia="仿宋_GB2312" w:hAnsi="仿宋" w:cs="宋体"/>
          <w:kern w:val="0"/>
          <w:sz w:val="28"/>
          <w:szCs w:val="28"/>
        </w:rPr>
        <w:t>893426591@qq.com</w:t>
      </w:r>
      <w:r>
        <w:rPr>
          <w:rFonts w:ascii="仿宋_GB2312" w:eastAsia="仿宋_GB2312" w:hAnsi="仿宋" w:cs="宋体" w:hint="eastAsia"/>
          <w:kern w:val="0"/>
          <w:sz w:val="28"/>
          <w:szCs w:val="28"/>
        </w:rPr>
        <w:t>，具体要求按照附件</w:t>
      </w:r>
      <w:r>
        <w:rPr>
          <w:rFonts w:ascii="仿宋_GB2312" w:eastAsia="仿宋_GB2312" w:hAnsi="仿宋" w:cs="宋体"/>
          <w:kern w:val="0"/>
          <w:sz w:val="28"/>
          <w:szCs w:val="28"/>
        </w:rPr>
        <w:t>1</w:t>
      </w:r>
      <w:r>
        <w:rPr>
          <w:rFonts w:ascii="仿宋_GB2312" w:eastAsia="仿宋_GB2312" w:hAnsi="仿宋" w:cs="宋体" w:hint="eastAsia"/>
          <w:kern w:val="0"/>
          <w:sz w:val="28"/>
          <w:szCs w:val="28"/>
        </w:rPr>
        <w:t>要求提供。</w:t>
      </w:r>
    </w:p>
    <w:p w:rsidR="006217EF" w:rsidRDefault="006217EF" w:rsidP="00BA37AD">
      <w:pPr>
        <w:spacing w:line="520" w:lineRule="exact"/>
        <w:ind w:firstLineChars="200" w:firstLine="31680"/>
        <w:rPr>
          <w:rFonts w:ascii="黑体" w:eastAsia="黑体" w:hAnsi="黑体" w:cs="方正仿宋_GBK"/>
          <w:sz w:val="28"/>
          <w:szCs w:val="28"/>
        </w:rPr>
      </w:pPr>
      <w:r>
        <w:rPr>
          <w:rFonts w:ascii="黑体" w:eastAsia="黑体" w:hAnsi="黑体" w:cs="方正仿宋_GBK" w:hint="eastAsia"/>
          <w:sz w:val="28"/>
          <w:szCs w:val="28"/>
        </w:rPr>
        <w:t>四、工作要求</w:t>
      </w:r>
    </w:p>
    <w:p w:rsidR="006217EF" w:rsidRDefault="006217EF" w:rsidP="00BA37AD">
      <w:pPr>
        <w:spacing w:line="520" w:lineRule="exact"/>
        <w:ind w:firstLineChars="200" w:firstLine="3168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 w:hint="eastAsia"/>
          <w:sz w:val="28"/>
          <w:szCs w:val="28"/>
        </w:rPr>
        <w:t>请教学单位及申报人员务必按照开评通知及相关附件要求，认真准备申报材料，凡不符合要求的，一律不予受理。</w:t>
      </w:r>
    </w:p>
    <w:p w:rsidR="006217EF" w:rsidRDefault="006217EF" w:rsidP="00BA37AD">
      <w:pPr>
        <w:spacing w:line="520" w:lineRule="exact"/>
        <w:ind w:firstLineChars="200" w:firstLine="3168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 w:hint="eastAsia"/>
          <w:sz w:val="28"/>
          <w:szCs w:val="28"/>
        </w:rPr>
        <w:t>联系人：许卓佳</w:t>
      </w:r>
      <w:r>
        <w:rPr>
          <w:rFonts w:ascii="仿宋_GB2312" w:eastAsia="仿宋_GB2312" w:hAnsi="方正仿宋_GBK" w:cs="方正仿宋_GBK"/>
          <w:sz w:val="28"/>
          <w:szCs w:val="28"/>
        </w:rPr>
        <w:t xml:space="preserve">    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电话：</w:t>
      </w:r>
      <w:r>
        <w:rPr>
          <w:rFonts w:ascii="仿宋_GB2312" w:eastAsia="仿宋_GB2312" w:hAnsi="方正仿宋_GBK" w:cs="方正仿宋_GBK"/>
          <w:sz w:val="28"/>
          <w:szCs w:val="28"/>
        </w:rPr>
        <w:t>3177286</w:t>
      </w:r>
    </w:p>
    <w:p w:rsidR="006217EF" w:rsidRDefault="006217EF" w:rsidP="00BA37AD">
      <w:pPr>
        <w:spacing w:line="520" w:lineRule="exact"/>
        <w:ind w:firstLineChars="200" w:firstLine="31680"/>
        <w:rPr>
          <w:rFonts w:ascii="仿宋_GB2312" w:eastAsia="仿宋_GB2312" w:hAnsi="方正仿宋_GBK" w:cs="方正仿宋_GBK"/>
          <w:sz w:val="28"/>
          <w:szCs w:val="28"/>
        </w:rPr>
      </w:pPr>
    </w:p>
    <w:p w:rsidR="006217EF" w:rsidRDefault="006217EF" w:rsidP="00BA37AD">
      <w:pPr>
        <w:spacing w:line="520" w:lineRule="exact"/>
        <w:ind w:leftChars="200" w:left="31680" w:hangingChars="300" w:firstLine="3168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 w:hint="eastAsia"/>
          <w:sz w:val="28"/>
          <w:szCs w:val="28"/>
        </w:rPr>
        <w:t>附件</w:t>
      </w:r>
      <w:r>
        <w:rPr>
          <w:rFonts w:ascii="仿宋_GB2312" w:eastAsia="仿宋_GB2312" w:hAnsi="方正仿宋_GBK" w:cs="方正仿宋_GBK"/>
          <w:sz w:val="28"/>
          <w:szCs w:val="28"/>
        </w:rPr>
        <w:t>:1.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教学单位申报电子材料上报要求</w:t>
      </w:r>
    </w:p>
    <w:p w:rsidR="006217EF" w:rsidRDefault="006217EF" w:rsidP="00BA37AD">
      <w:pPr>
        <w:spacing w:line="520" w:lineRule="exact"/>
        <w:ind w:leftChars="534" w:left="31680" w:hangingChars="50" w:firstLine="3168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/>
          <w:sz w:val="28"/>
          <w:szCs w:val="28"/>
        </w:rPr>
        <w:t>2.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教学单位推荐报告模板</w:t>
      </w:r>
    </w:p>
    <w:p w:rsidR="006217EF" w:rsidRDefault="006217EF" w:rsidP="00BA37AD">
      <w:pPr>
        <w:spacing w:line="520" w:lineRule="exact"/>
        <w:ind w:leftChars="200" w:left="31680" w:hangingChars="300" w:firstLine="3168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/>
          <w:sz w:val="28"/>
          <w:szCs w:val="28"/>
        </w:rPr>
        <w:t xml:space="preserve">     3.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各级职称申报任职资格一览表材料包</w:t>
      </w:r>
    </w:p>
    <w:p w:rsidR="006217EF" w:rsidRDefault="006217EF">
      <w:pPr>
        <w:spacing w:line="520" w:lineRule="exact"/>
        <w:rPr>
          <w:rFonts w:ascii="仿宋_GB2312" w:eastAsia="仿宋_GB2312"/>
          <w:sz w:val="28"/>
          <w:szCs w:val="28"/>
        </w:rPr>
      </w:pPr>
    </w:p>
    <w:sectPr w:rsidR="006217EF" w:rsidSect="00D020F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092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7EF" w:rsidRDefault="006217EF" w:rsidP="00D020FE">
      <w:r>
        <w:separator/>
      </w:r>
    </w:p>
  </w:endnote>
  <w:endnote w:type="continuationSeparator" w:id="0">
    <w:p w:rsidR="006217EF" w:rsidRDefault="006217EF" w:rsidP="00D02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7EF" w:rsidRDefault="006217E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7EF" w:rsidRDefault="006217E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7EF" w:rsidRDefault="006217E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7EF" w:rsidRDefault="006217EF" w:rsidP="00D020FE">
      <w:r>
        <w:separator/>
      </w:r>
    </w:p>
  </w:footnote>
  <w:footnote w:type="continuationSeparator" w:id="0">
    <w:p w:rsidR="006217EF" w:rsidRDefault="006217EF" w:rsidP="00D020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7EF" w:rsidRDefault="006217E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7EF" w:rsidRDefault="006217EF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7EF" w:rsidRDefault="006217E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2C22"/>
    <w:rsid w:val="00003282"/>
    <w:rsid w:val="0001232C"/>
    <w:rsid w:val="00016583"/>
    <w:rsid w:val="00017ACB"/>
    <w:rsid w:val="000250D1"/>
    <w:rsid w:val="00025EAC"/>
    <w:rsid w:val="00031AF9"/>
    <w:rsid w:val="000321E9"/>
    <w:rsid w:val="00033737"/>
    <w:rsid w:val="000360E3"/>
    <w:rsid w:val="0003683F"/>
    <w:rsid w:val="000406BC"/>
    <w:rsid w:val="00041086"/>
    <w:rsid w:val="00044D76"/>
    <w:rsid w:val="0005198A"/>
    <w:rsid w:val="00054228"/>
    <w:rsid w:val="000567D7"/>
    <w:rsid w:val="00056843"/>
    <w:rsid w:val="000578A2"/>
    <w:rsid w:val="00071478"/>
    <w:rsid w:val="00072A81"/>
    <w:rsid w:val="000743A4"/>
    <w:rsid w:val="00077EAB"/>
    <w:rsid w:val="00080512"/>
    <w:rsid w:val="00081229"/>
    <w:rsid w:val="0008255A"/>
    <w:rsid w:val="00082B6B"/>
    <w:rsid w:val="000849F0"/>
    <w:rsid w:val="00091DA0"/>
    <w:rsid w:val="00097165"/>
    <w:rsid w:val="00097756"/>
    <w:rsid w:val="000A7535"/>
    <w:rsid w:val="000B0EE7"/>
    <w:rsid w:val="000B2636"/>
    <w:rsid w:val="000B7AD2"/>
    <w:rsid w:val="000C2AA9"/>
    <w:rsid w:val="000C304D"/>
    <w:rsid w:val="000D06EB"/>
    <w:rsid w:val="000D07DB"/>
    <w:rsid w:val="000D0AA2"/>
    <w:rsid w:val="000E1CF0"/>
    <w:rsid w:val="000E3385"/>
    <w:rsid w:val="000E342F"/>
    <w:rsid w:val="000E385C"/>
    <w:rsid w:val="000F6C8A"/>
    <w:rsid w:val="0010077D"/>
    <w:rsid w:val="001011A5"/>
    <w:rsid w:val="001011C9"/>
    <w:rsid w:val="00107A87"/>
    <w:rsid w:val="0011062E"/>
    <w:rsid w:val="0011506B"/>
    <w:rsid w:val="00115FE4"/>
    <w:rsid w:val="00116EB9"/>
    <w:rsid w:val="00120891"/>
    <w:rsid w:val="00121AB5"/>
    <w:rsid w:val="00123CFD"/>
    <w:rsid w:val="00124231"/>
    <w:rsid w:val="001275B4"/>
    <w:rsid w:val="00130A4E"/>
    <w:rsid w:val="001315B5"/>
    <w:rsid w:val="00132C6B"/>
    <w:rsid w:val="00132DF6"/>
    <w:rsid w:val="00135200"/>
    <w:rsid w:val="001404B6"/>
    <w:rsid w:val="001440CA"/>
    <w:rsid w:val="00144A6D"/>
    <w:rsid w:val="00145220"/>
    <w:rsid w:val="00147F69"/>
    <w:rsid w:val="001517BA"/>
    <w:rsid w:val="001525BD"/>
    <w:rsid w:val="00154045"/>
    <w:rsid w:val="00154D56"/>
    <w:rsid w:val="00157A29"/>
    <w:rsid w:val="001613AA"/>
    <w:rsid w:val="00163095"/>
    <w:rsid w:val="00171CB1"/>
    <w:rsid w:val="001729D3"/>
    <w:rsid w:val="00172FCA"/>
    <w:rsid w:val="00174F0E"/>
    <w:rsid w:val="001757D1"/>
    <w:rsid w:val="00182A80"/>
    <w:rsid w:val="001834DE"/>
    <w:rsid w:val="00185053"/>
    <w:rsid w:val="00191D5D"/>
    <w:rsid w:val="001A3A42"/>
    <w:rsid w:val="001A4716"/>
    <w:rsid w:val="001C0049"/>
    <w:rsid w:val="001C2E78"/>
    <w:rsid w:val="001D05E6"/>
    <w:rsid w:val="001D2A02"/>
    <w:rsid w:val="001D36BE"/>
    <w:rsid w:val="001D7310"/>
    <w:rsid w:val="001E3479"/>
    <w:rsid w:val="001E6864"/>
    <w:rsid w:val="001E6E01"/>
    <w:rsid w:val="001F27F6"/>
    <w:rsid w:val="001F27FC"/>
    <w:rsid w:val="001F3657"/>
    <w:rsid w:val="001F4506"/>
    <w:rsid w:val="001F4AA6"/>
    <w:rsid w:val="001F5C0E"/>
    <w:rsid w:val="0020377E"/>
    <w:rsid w:val="002055B1"/>
    <w:rsid w:val="002168DD"/>
    <w:rsid w:val="00226C46"/>
    <w:rsid w:val="00231368"/>
    <w:rsid w:val="002318BB"/>
    <w:rsid w:val="00234132"/>
    <w:rsid w:val="002353B8"/>
    <w:rsid w:val="002362AD"/>
    <w:rsid w:val="00237B70"/>
    <w:rsid w:val="0024073E"/>
    <w:rsid w:val="0024611A"/>
    <w:rsid w:val="002524E1"/>
    <w:rsid w:val="00252BD6"/>
    <w:rsid w:val="0025547B"/>
    <w:rsid w:val="002567AA"/>
    <w:rsid w:val="00261C09"/>
    <w:rsid w:val="002674C1"/>
    <w:rsid w:val="00267B90"/>
    <w:rsid w:val="00267EC6"/>
    <w:rsid w:val="00272B14"/>
    <w:rsid w:val="00275F63"/>
    <w:rsid w:val="00276405"/>
    <w:rsid w:val="002809D2"/>
    <w:rsid w:val="00282901"/>
    <w:rsid w:val="00282B14"/>
    <w:rsid w:val="00283225"/>
    <w:rsid w:val="00286BFB"/>
    <w:rsid w:val="00290AFE"/>
    <w:rsid w:val="00293AEE"/>
    <w:rsid w:val="002A2511"/>
    <w:rsid w:val="002A56D7"/>
    <w:rsid w:val="002A58E6"/>
    <w:rsid w:val="002B035B"/>
    <w:rsid w:val="002B0E18"/>
    <w:rsid w:val="002B2EF2"/>
    <w:rsid w:val="002B3452"/>
    <w:rsid w:val="002B479A"/>
    <w:rsid w:val="002B7C34"/>
    <w:rsid w:val="002C0AA7"/>
    <w:rsid w:val="002C6F1F"/>
    <w:rsid w:val="002C727A"/>
    <w:rsid w:val="002D12AD"/>
    <w:rsid w:val="002D372E"/>
    <w:rsid w:val="002D73B7"/>
    <w:rsid w:val="002E4F48"/>
    <w:rsid w:val="002E5EFC"/>
    <w:rsid w:val="002F406C"/>
    <w:rsid w:val="003023E6"/>
    <w:rsid w:val="003043DE"/>
    <w:rsid w:val="00306906"/>
    <w:rsid w:val="00306F8E"/>
    <w:rsid w:val="00307385"/>
    <w:rsid w:val="00311F6E"/>
    <w:rsid w:val="00317EB7"/>
    <w:rsid w:val="00320EEB"/>
    <w:rsid w:val="003225BA"/>
    <w:rsid w:val="00324628"/>
    <w:rsid w:val="00325276"/>
    <w:rsid w:val="00326BC9"/>
    <w:rsid w:val="003274D0"/>
    <w:rsid w:val="003321B4"/>
    <w:rsid w:val="00333820"/>
    <w:rsid w:val="0034017D"/>
    <w:rsid w:val="00343510"/>
    <w:rsid w:val="003439B5"/>
    <w:rsid w:val="0034407C"/>
    <w:rsid w:val="0034625E"/>
    <w:rsid w:val="00353F21"/>
    <w:rsid w:val="00354EB7"/>
    <w:rsid w:val="00355B00"/>
    <w:rsid w:val="00360030"/>
    <w:rsid w:val="003604B3"/>
    <w:rsid w:val="00362D5C"/>
    <w:rsid w:val="00363F82"/>
    <w:rsid w:val="00364204"/>
    <w:rsid w:val="003643A7"/>
    <w:rsid w:val="00364E4A"/>
    <w:rsid w:val="0037277D"/>
    <w:rsid w:val="00372A7B"/>
    <w:rsid w:val="0037443C"/>
    <w:rsid w:val="00375B3A"/>
    <w:rsid w:val="0037689A"/>
    <w:rsid w:val="0037766B"/>
    <w:rsid w:val="0038185C"/>
    <w:rsid w:val="00383683"/>
    <w:rsid w:val="003840B2"/>
    <w:rsid w:val="00385BA1"/>
    <w:rsid w:val="003924D0"/>
    <w:rsid w:val="00392F39"/>
    <w:rsid w:val="00394543"/>
    <w:rsid w:val="00394719"/>
    <w:rsid w:val="0039654E"/>
    <w:rsid w:val="00396F4C"/>
    <w:rsid w:val="003A50D0"/>
    <w:rsid w:val="003A73BD"/>
    <w:rsid w:val="003B0B85"/>
    <w:rsid w:val="003B1A68"/>
    <w:rsid w:val="003B2A19"/>
    <w:rsid w:val="003B4615"/>
    <w:rsid w:val="003B5CE2"/>
    <w:rsid w:val="003B6D85"/>
    <w:rsid w:val="003C0001"/>
    <w:rsid w:val="003C2DEE"/>
    <w:rsid w:val="003D0479"/>
    <w:rsid w:val="003D0C1C"/>
    <w:rsid w:val="003D163B"/>
    <w:rsid w:val="003E0AA3"/>
    <w:rsid w:val="003E23D0"/>
    <w:rsid w:val="003E2991"/>
    <w:rsid w:val="003E2C22"/>
    <w:rsid w:val="003E353D"/>
    <w:rsid w:val="003E3C3A"/>
    <w:rsid w:val="003E6CC5"/>
    <w:rsid w:val="003E757B"/>
    <w:rsid w:val="003E7873"/>
    <w:rsid w:val="003F1584"/>
    <w:rsid w:val="003F55A5"/>
    <w:rsid w:val="003F67D6"/>
    <w:rsid w:val="003F7962"/>
    <w:rsid w:val="00401118"/>
    <w:rsid w:val="00401B58"/>
    <w:rsid w:val="00403E7E"/>
    <w:rsid w:val="00410923"/>
    <w:rsid w:val="00410FFD"/>
    <w:rsid w:val="004119BB"/>
    <w:rsid w:val="00414FD4"/>
    <w:rsid w:val="00415C40"/>
    <w:rsid w:val="004179B9"/>
    <w:rsid w:val="004222C5"/>
    <w:rsid w:val="00427DE6"/>
    <w:rsid w:val="004327A0"/>
    <w:rsid w:val="00433802"/>
    <w:rsid w:val="004367E9"/>
    <w:rsid w:val="00437D3F"/>
    <w:rsid w:val="0044061C"/>
    <w:rsid w:val="00446259"/>
    <w:rsid w:val="0045183C"/>
    <w:rsid w:val="004533CD"/>
    <w:rsid w:val="00455E39"/>
    <w:rsid w:val="0045722A"/>
    <w:rsid w:val="00460AEB"/>
    <w:rsid w:val="00460F91"/>
    <w:rsid w:val="004638ED"/>
    <w:rsid w:val="00463CE4"/>
    <w:rsid w:val="00464127"/>
    <w:rsid w:val="00466304"/>
    <w:rsid w:val="004676C8"/>
    <w:rsid w:val="00470798"/>
    <w:rsid w:val="00470A17"/>
    <w:rsid w:val="0047328E"/>
    <w:rsid w:val="0047471F"/>
    <w:rsid w:val="00474C33"/>
    <w:rsid w:val="004764BF"/>
    <w:rsid w:val="004767CA"/>
    <w:rsid w:val="0047699C"/>
    <w:rsid w:val="00482F42"/>
    <w:rsid w:val="004842BE"/>
    <w:rsid w:val="00484891"/>
    <w:rsid w:val="00487D38"/>
    <w:rsid w:val="00490593"/>
    <w:rsid w:val="00490B35"/>
    <w:rsid w:val="00493401"/>
    <w:rsid w:val="00495DA2"/>
    <w:rsid w:val="004965FA"/>
    <w:rsid w:val="004A196D"/>
    <w:rsid w:val="004A3BA2"/>
    <w:rsid w:val="004A7826"/>
    <w:rsid w:val="004A79C8"/>
    <w:rsid w:val="004B1AB9"/>
    <w:rsid w:val="004B3FDF"/>
    <w:rsid w:val="004B7E9A"/>
    <w:rsid w:val="004C1511"/>
    <w:rsid w:val="004C3A36"/>
    <w:rsid w:val="004C406C"/>
    <w:rsid w:val="004C46C6"/>
    <w:rsid w:val="004D4B40"/>
    <w:rsid w:val="004D6AE1"/>
    <w:rsid w:val="004D77B2"/>
    <w:rsid w:val="004E508C"/>
    <w:rsid w:val="004E661C"/>
    <w:rsid w:val="004E76FB"/>
    <w:rsid w:val="004F4BA4"/>
    <w:rsid w:val="004F6F12"/>
    <w:rsid w:val="004F7734"/>
    <w:rsid w:val="005025CF"/>
    <w:rsid w:val="005038EB"/>
    <w:rsid w:val="00505814"/>
    <w:rsid w:val="00505977"/>
    <w:rsid w:val="00506553"/>
    <w:rsid w:val="005070BC"/>
    <w:rsid w:val="005113CA"/>
    <w:rsid w:val="005132F8"/>
    <w:rsid w:val="0051335E"/>
    <w:rsid w:val="0051403B"/>
    <w:rsid w:val="00515E0B"/>
    <w:rsid w:val="0051650B"/>
    <w:rsid w:val="00522BF3"/>
    <w:rsid w:val="00524DCF"/>
    <w:rsid w:val="00525EBC"/>
    <w:rsid w:val="00526215"/>
    <w:rsid w:val="00531D4F"/>
    <w:rsid w:val="00536B9E"/>
    <w:rsid w:val="00537ECA"/>
    <w:rsid w:val="005453AD"/>
    <w:rsid w:val="00546BD9"/>
    <w:rsid w:val="00550AFC"/>
    <w:rsid w:val="005521FE"/>
    <w:rsid w:val="00552765"/>
    <w:rsid w:val="00553D9D"/>
    <w:rsid w:val="0056219A"/>
    <w:rsid w:val="005628D0"/>
    <w:rsid w:val="005634E2"/>
    <w:rsid w:val="00566F28"/>
    <w:rsid w:val="00574C7C"/>
    <w:rsid w:val="0057747A"/>
    <w:rsid w:val="00577E4A"/>
    <w:rsid w:val="005826DD"/>
    <w:rsid w:val="0058606D"/>
    <w:rsid w:val="005925AA"/>
    <w:rsid w:val="00592C55"/>
    <w:rsid w:val="0059799C"/>
    <w:rsid w:val="005A3A80"/>
    <w:rsid w:val="005A4BA8"/>
    <w:rsid w:val="005B0D55"/>
    <w:rsid w:val="005B3100"/>
    <w:rsid w:val="005B453F"/>
    <w:rsid w:val="005B461E"/>
    <w:rsid w:val="005B5FFE"/>
    <w:rsid w:val="005B6AB8"/>
    <w:rsid w:val="005C0878"/>
    <w:rsid w:val="005C1461"/>
    <w:rsid w:val="005C525F"/>
    <w:rsid w:val="005C6CE4"/>
    <w:rsid w:val="005C7EC1"/>
    <w:rsid w:val="005C7EC2"/>
    <w:rsid w:val="005D0D1F"/>
    <w:rsid w:val="005D6C39"/>
    <w:rsid w:val="005D75E1"/>
    <w:rsid w:val="005E0FC7"/>
    <w:rsid w:val="005E2714"/>
    <w:rsid w:val="005E27FA"/>
    <w:rsid w:val="005E280A"/>
    <w:rsid w:val="005E2FD0"/>
    <w:rsid w:val="005E5222"/>
    <w:rsid w:val="005F2065"/>
    <w:rsid w:val="005F4938"/>
    <w:rsid w:val="005F7876"/>
    <w:rsid w:val="00600043"/>
    <w:rsid w:val="006025B2"/>
    <w:rsid w:val="006029A6"/>
    <w:rsid w:val="00605A3F"/>
    <w:rsid w:val="00606331"/>
    <w:rsid w:val="00606B57"/>
    <w:rsid w:val="00611908"/>
    <w:rsid w:val="0061314D"/>
    <w:rsid w:val="00614AC4"/>
    <w:rsid w:val="006154CF"/>
    <w:rsid w:val="00620AF7"/>
    <w:rsid w:val="00621476"/>
    <w:rsid w:val="00621729"/>
    <w:rsid w:val="006217EF"/>
    <w:rsid w:val="006229C9"/>
    <w:rsid w:val="0062415B"/>
    <w:rsid w:val="0062574F"/>
    <w:rsid w:val="00632094"/>
    <w:rsid w:val="0063547B"/>
    <w:rsid w:val="0063593B"/>
    <w:rsid w:val="006401E8"/>
    <w:rsid w:val="00640BCD"/>
    <w:rsid w:val="00642FD4"/>
    <w:rsid w:val="006470E9"/>
    <w:rsid w:val="00647BD2"/>
    <w:rsid w:val="00651A8C"/>
    <w:rsid w:val="006626BE"/>
    <w:rsid w:val="00663015"/>
    <w:rsid w:val="0066537E"/>
    <w:rsid w:val="00671730"/>
    <w:rsid w:val="00674AB1"/>
    <w:rsid w:val="00676E2B"/>
    <w:rsid w:val="00681334"/>
    <w:rsid w:val="00681DDB"/>
    <w:rsid w:val="0068260D"/>
    <w:rsid w:val="00684BF2"/>
    <w:rsid w:val="00693239"/>
    <w:rsid w:val="006976F6"/>
    <w:rsid w:val="006A11FF"/>
    <w:rsid w:val="006A6E80"/>
    <w:rsid w:val="006A78D0"/>
    <w:rsid w:val="006B2064"/>
    <w:rsid w:val="006B288F"/>
    <w:rsid w:val="006B2DF0"/>
    <w:rsid w:val="006B3AA7"/>
    <w:rsid w:val="006B4233"/>
    <w:rsid w:val="006C303D"/>
    <w:rsid w:val="006C5FCE"/>
    <w:rsid w:val="006C6365"/>
    <w:rsid w:val="006C63E0"/>
    <w:rsid w:val="006C7C81"/>
    <w:rsid w:val="006D39BB"/>
    <w:rsid w:val="006D4780"/>
    <w:rsid w:val="006D5E72"/>
    <w:rsid w:val="006D69CE"/>
    <w:rsid w:val="006E12DE"/>
    <w:rsid w:val="006E4715"/>
    <w:rsid w:val="006E7AFB"/>
    <w:rsid w:val="006F44B2"/>
    <w:rsid w:val="006F53F7"/>
    <w:rsid w:val="00702FED"/>
    <w:rsid w:val="00703838"/>
    <w:rsid w:val="0070396A"/>
    <w:rsid w:val="007044E7"/>
    <w:rsid w:val="00704E57"/>
    <w:rsid w:val="00704F8F"/>
    <w:rsid w:val="00710071"/>
    <w:rsid w:val="00713A29"/>
    <w:rsid w:val="00714013"/>
    <w:rsid w:val="00715D7E"/>
    <w:rsid w:val="00716432"/>
    <w:rsid w:val="00716B03"/>
    <w:rsid w:val="00717682"/>
    <w:rsid w:val="00723843"/>
    <w:rsid w:val="00723A93"/>
    <w:rsid w:val="00725575"/>
    <w:rsid w:val="00726A16"/>
    <w:rsid w:val="00733204"/>
    <w:rsid w:val="00733246"/>
    <w:rsid w:val="007364B6"/>
    <w:rsid w:val="0073787D"/>
    <w:rsid w:val="00740A29"/>
    <w:rsid w:val="00741AB2"/>
    <w:rsid w:val="00742B57"/>
    <w:rsid w:val="0074484C"/>
    <w:rsid w:val="00745210"/>
    <w:rsid w:val="0074553A"/>
    <w:rsid w:val="0074666A"/>
    <w:rsid w:val="00746D44"/>
    <w:rsid w:val="007478AB"/>
    <w:rsid w:val="00753588"/>
    <w:rsid w:val="007549CD"/>
    <w:rsid w:val="007567D5"/>
    <w:rsid w:val="0075722B"/>
    <w:rsid w:val="007574AF"/>
    <w:rsid w:val="00757AF7"/>
    <w:rsid w:val="00766D4A"/>
    <w:rsid w:val="007702BC"/>
    <w:rsid w:val="007704B5"/>
    <w:rsid w:val="00770AED"/>
    <w:rsid w:val="007711B0"/>
    <w:rsid w:val="0077259B"/>
    <w:rsid w:val="00772881"/>
    <w:rsid w:val="00773397"/>
    <w:rsid w:val="007749FD"/>
    <w:rsid w:val="00776AD0"/>
    <w:rsid w:val="0077716C"/>
    <w:rsid w:val="00777B9C"/>
    <w:rsid w:val="00780464"/>
    <w:rsid w:val="00780D8A"/>
    <w:rsid w:val="00783609"/>
    <w:rsid w:val="00784BC4"/>
    <w:rsid w:val="00790126"/>
    <w:rsid w:val="007939F8"/>
    <w:rsid w:val="00795395"/>
    <w:rsid w:val="007959AE"/>
    <w:rsid w:val="00795B6E"/>
    <w:rsid w:val="00796734"/>
    <w:rsid w:val="007A08F5"/>
    <w:rsid w:val="007A188F"/>
    <w:rsid w:val="007A473F"/>
    <w:rsid w:val="007A67AF"/>
    <w:rsid w:val="007B0754"/>
    <w:rsid w:val="007B64AC"/>
    <w:rsid w:val="007B664C"/>
    <w:rsid w:val="007C4ADF"/>
    <w:rsid w:val="007C4F55"/>
    <w:rsid w:val="007C6646"/>
    <w:rsid w:val="007C7CD9"/>
    <w:rsid w:val="007C7D33"/>
    <w:rsid w:val="007D083D"/>
    <w:rsid w:val="007D14CB"/>
    <w:rsid w:val="007F143F"/>
    <w:rsid w:val="007F193B"/>
    <w:rsid w:val="007F223B"/>
    <w:rsid w:val="007F4171"/>
    <w:rsid w:val="007F6D44"/>
    <w:rsid w:val="0080090B"/>
    <w:rsid w:val="00801225"/>
    <w:rsid w:val="00805749"/>
    <w:rsid w:val="00805ECF"/>
    <w:rsid w:val="0081214D"/>
    <w:rsid w:val="0082047E"/>
    <w:rsid w:val="00820D72"/>
    <w:rsid w:val="008243D4"/>
    <w:rsid w:val="00827943"/>
    <w:rsid w:val="0083076B"/>
    <w:rsid w:val="0083175B"/>
    <w:rsid w:val="008325D2"/>
    <w:rsid w:val="00834B19"/>
    <w:rsid w:val="00834BFE"/>
    <w:rsid w:val="008377CF"/>
    <w:rsid w:val="0084009E"/>
    <w:rsid w:val="00840387"/>
    <w:rsid w:val="008441C7"/>
    <w:rsid w:val="008458A3"/>
    <w:rsid w:val="00846B8B"/>
    <w:rsid w:val="00846F10"/>
    <w:rsid w:val="00851F22"/>
    <w:rsid w:val="008532E5"/>
    <w:rsid w:val="008546E7"/>
    <w:rsid w:val="00861E32"/>
    <w:rsid w:val="008646EC"/>
    <w:rsid w:val="00864AA9"/>
    <w:rsid w:val="008708C1"/>
    <w:rsid w:val="00872DCB"/>
    <w:rsid w:val="00873863"/>
    <w:rsid w:val="008807D3"/>
    <w:rsid w:val="0088263A"/>
    <w:rsid w:val="008834D8"/>
    <w:rsid w:val="0088415B"/>
    <w:rsid w:val="00886C02"/>
    <w:rsid w:val="0088771F"/>
    <w:rsid w:val="00887B40"/>
    <w:rsid w:val="00890F4E"/>
    <w:rsid w:val="008933D1"/>
    <w:rsid w:val="008941EA"/>
    <w:rsid w:val="00897FED"/>
    <w:rsid w:val="008A09BA"/>
    <w:rsid w:val="008A3618"/>
    <w:rsid w:val="008A6724"/>
    <w:rsid w:val="008B0B33"/>
    <w:rsid w:val="008B4F3F"/>
    <w:rsid w:val="008C0188"/>
    <w:rsid w:val="008C4701"/>
    <w:rsid w:val="008C5304"/>
    <w:rsid w:val="008C6237"/>
    <w:rsid w:val="008D192C"/>
    <w:rsid w:val="008D44E4"/>
    <w:rsid w:val="008D4E41"/>
    <w:rsid w:val="008D7F11"/>
    <w:rsid w:val="008E17BE"/>
    <w:rsid w:val="008E2153"/>
    <w:rsid w:val="008E3355"/>
    <w:rsid w:val="008F621B"/>
    <w:rsid w:val="008F6DA4"/>
    <w:rsid w:val="008F73C5"/>
    <w:rsid w:val="00900D99"/>
    <w:rsid w:val="0090368A"/>
    <w:rsid w:val="009047E6"/>
    <w:rsid w:val="00917131"/>
    <w:rsid w:val="00921FBA"/>
    <w:rsid w:val="00923F03"/>
    <w:rsid w:val="009243B4"/>
    <w:rsid w:val="00925787"/>
    <w:rsid w:val="0092587E"/>
    <w:rsid w:val="00926742"/>
    <w:rsid w:val="00926755"/>
    <w:rsid w:val="00931B3E"/>
    <w:rsid w:val="00934F44"/>
    <w:rsid w:val="00941BF1"/>
    <w:rsid w:val="009425E8"/>
    <w:rsid w:val="00947C88"/>
    <w:rsid w:val="00950586"/>
    <w:rsid w:val="009523FD"/>
    <w:rsid w:val="0095273E"/>
    <w:rsid w:val="009549AA"/>
    <w:rsid w:val="0095685D"/>
    <w:rsid w:val="00966944"/>
    <w:rsid w:val="00967515"/>
    <w:rsid w:val="0097097A"/>
    <w:rsid w:val="00973E10"/>
    <w:rsid w:val="00974E14"/>
    <w:rsid w:val="00977EBA"/>
    <w:rsid w:val="0098105E"/>
    <w:rsid w:val="00981C27"/>
    <w:rsid w:val="009828B9"/>
    <w:rsid w:val="00991CB7"/>
    <w:rsid w:val="00994933"/>
    <w:rsid w:val="009958B4"/>
    <w:rsid w:val="00996F45"/>
    <w:rsid w:val="009A0971"/>
    <w:rsid w:val="009B081E"/>
    <w:rsid w:val="009B0BBD"/>
    <w:rsid w:val="009B280C"/>
    <w:rsid w:val="009B5167"/>
    <w:rsid w:val="009B6EA6"/>
    <w:rsid w:val="009B7D96"/>
    <w:rsid w:val="009B7F05"/>
    <w:rsid w:val="009C006F"/>
    <w:rsid w:val="009D2693"/>
    <w:rsid w:val="009D386B"/>
    <w:rsid w:val="009D3DAB"/>
    <w:rsid w:val="009E26A7"/>
    <w:rsid w:val="009E4317"/>
    <w:rsid w:val="009F5864"/>
    <w:rsid w:val="009F6E00"/>
    <w:rsid w:val="009F7C2D"/>
    <w:rsid w:val="009F7CC9"/>
    <w:rsid w:val="00A00395"/>
    <w:rsid w:val="00A03DFD"/>
    <w:rsid w:val="00A113D3"/>
    <w:rsid w:val="00A11AAF"/>
    <w:rsid w:val="00A11C8F"/>
    <w:rsid w:val="00A1362D"/>
    <w:rsid w:val="00A16FC7"/>
    <w:rsid w:val="00A2062E"/>
    <w:rsid w:val="00A31C10"/>
    <w:rsid w:val="00A35CFF"/>
    <w:rsid w:val="00A41A4E"/>
    <w:rsid w:val="00A41FF7"/>
    <w:rsid w:val="00A42B76"/>
    <w:rsid w:val="00A45C1B"/>
    <w:rsid w:val="00A466BF"/>
    <w:rsid w:val="00A53B12"/>
    <w:rsid w:val="00A558D1"/>
    <w:rsid w:val="00A56A52"/>
    <w:rsid w:val="00A6199E"/>
    <w:rsid w:val="00A62F25"/>
    <w:rsid w:val="00A63596"/>
    <w:rsid w:val="00A63626"/>
    <w:rsid w:val="00A647C4"/>
    <w:rsid w:val="00A65D3B"/>
    <w:rsid w:val="00A6651A"/>
    <w:rsid w:val="00A66F19"/>
    <w:rsid w:val="00A715A6"/>
    <w:rsid w:val="00A7343D"/>
    <w:rsid w:val="00A73D97"/>
    <w:rsid w:val="00A7522D"/>
    <w:rsid w:val="00A76824"/>
    <w:rsid w:val="00A810BC"/>
    <w:rsid w:val="00A81A9F"/>
    <w:rsid w:val="00A82BBA"/>
    <w:rsid w:val="00A851FD"/>
    <w:rsid w:val="00A90501"/>
    <w:rsid w:val="00A919FA"/>
    <w:rsid w:val="00A91B96"/>
    <w:rsid w:val="00A94168"/>
    <w:rsid w:val="00A95B26"/>
    <w:rsid w:val="00A95B50"/>
    <w:rsid w:val="00AA1728"/>
    <w:rsid w:val="00AA4507"/>
    <w:rsid w:val="00AA5AC4"/>
    <w:rsid w:val="00AA7584"/>
    <w:rsid w:val="00AB0F25"/>
    <w:rsid w:val="00AB5C45"/>
    <w:rsid w:val="00AB67E5"/>
    <w:rsid w:val="00AB7074"/>
    <w:rsid w:val="00AB70B9"/>
    <w:rsid w:val="00AC0202"/>
    <w:rsid w:val="00AC6CC9"/>
    <w:rsid w:val="00AD173B"/>
    <w:rsid w:val="00AD20DF"/>
    <w:rsid w:val="00AD63ED"/>
    <w:rsid w:val="00AD7B49"/>
    <w:rsid w:val="00AD7C6F"/>
    <w:rsid w:val="00AE2BD2"/>
    <w:rsid w:val="00AE436D"/>
    <w:rsid w:val="00AE6191"/>
    <w:rsid w:val="00AE6354"/>
    <w:rsid w:val="00AF178D"/>
    <w:rsid w:val="00AF1EF1"/>
    <w:rsid w:val="00AF3636"/>
    <w:rsid w:val="00AF3DCB"/>
    <w:rsid w:val="00B037B9"/>
    <w:rsid w:val="00B03E7A"/>
    <w:rsid w:val="00B041D1"/>
    <w:rsid w:val="00B06B9C"/>
    <w:rsid w:val="00B115E6"/>
    <w:rsid w:val="00B11760"/>
    <w:rsid w:val="00B15224"/>
    <w:rsid w:val="00B17E8B"/>
    <w:rsid w:val="00B20679"/>
    <w:rsid w:val="00B22770"/>
    <w:rsid w:val="00B24EEE"/>
    <w:rsid w:val="00B250D9"/>
    <w:rsid w:val="00B275F5"/>
    <w:rsid w:val="00B31689"/>
    <w:rsid w:val="00B31CDE"/>
    <w:rsid w:val="00B42EB1"/>
    <w:rsid w:val="00B43261"/>
    <w:rsid w:val="00B477B6"/>
    <w:rsid w:val="00B507EC"/>
    <w:rsid w:val="00B5093D"/>
    <w:rsid w:val="00B52166"/>
    <w:rsid w:val="00B57E74"/>
    <w:rsid w:val="00B63B98"/>
    <w:rsid w:val="00B6473B"/>
    <w:rsid w:val="00B66115"/>
    <w:rsid w:val="00B672D0"/>
    <w:rsid w:val="00B70E16"/>
    <w:rsid w:val="00B77239"/>
    <w:rsid w:val="00B77BED"/>
    <w:rsid w:val="00B82806"/>
    <w:rsid w:val="00B82ADA"/>
    <w:rsid w:val="00B85210"/>
    <w:rsid w:val="00B8710F"/>
    <w:rsid w:val="00B90007"/>
    <w:rsid w:val="00B91554"/>
    <w:rsid w:val="00B92D5B"/>
    <w:rsid w:val="00B933FF"/>
    <w:rsid w:val="00B9383E"/>
    <w:rsid w:val="00BA0BD4"/>
    <w:rsid w:val="00BA160D"/>
    <w:rsid w:val="00BA37AD"/>
    <w:rsid w:val="00BA511B"/>
    <w:rsid w:val="00BB55AB"/>
    <w:rsid w:val="00BB77A1"/>
    <w:rsid w:val="00BC1665"/>
    <w:rsid w:val="00BC2D54"/>
    <w:rsid w:val="00BC47BF"/>
    <w:rsid w:val="00BD2133"/>
    <w:rsid w:val="00BD3D73"/>
    <w:rsid w:val="00BD3E75"/>
    <w:rsid w:val="00BE0DC0"/>
    <w:rsid w:val="00BE3F3E"/>
    <w:rsid w:val="00BE44C3"/>
    <w:rsid w:val="00BE489E"/>
    <w:rsid w:val="00BE48CE"/>
    <w:rsid w:val="00BF1340"/>
    <w:rsid w:val="00BF1345"/>
    <w:rsid w:val="00BF1B44"/>
    <w:rsid w:val="00BF6AB7"/>
    <w:rsid w:val="00C01923"/>
    <w:rsid w:val="00C050A4"/>
    <w:rsid w:val="00C06044"/>
    <w:rsid w:val="00C07879"/>
    <w:rsid w:val="00C13EF0"/>
    <w:rsid w:val="00C143C8"/>
    <w:rsid w:val="00C26503"/>
    <w:rsid w:val="00C32491"/>
    <w:rsid w:val="00C33297"/>
    <w:rsid w:val="00C33A93"/>
    <w:rsid w:val="00C35288"/>
    <w:rsid w:val="00C358DF"/>
    <w:rsid w:val="00C35A08"/>
    <w:rsid w:val="00C35D9F"/>
    <w:rsid w:val="00C36AC3"/>
    <w:rsid w:val="00C4139A"/>
    <w:rsid w:val="00C45F88"/>
    <w:rsid w:val="00C50498"/>
    <w:rsid w:val="00C55F5D"/>
    <w:rsid w:val="00C56D24"/>
    <w:rsid w:val="00C57E2D"/>
    <w:rsid w:val="00C60AD4"/>
    <w:rsid w:val="00C6238F"/>
    <w:rsid w:val="00C6552E"/>
    <w:rsid w:val="00C66D00"/>
    <w:rsid w:val="00C72292"/>
    <w:rsid w:val="00C77870"/>
    <w:rsid w:val="00C77BD7"/>
    <w:rsid w:val="00C8408E"/>
    <w:rsid w:val="00C86355"/>
    <w:rsid w:val="00C869A0"/>
    <w:rsid w:val="00C9093B"/>
    <w:rsid w:val="00C92969"/>
    <w:rsid w:val="00C92B07"/>
    <w:rsid w:val="00C94AAC"/>
    <w:rsid w:val="00C963BE"/>
    <w:rsid w:val="00CA1E7F"/>
    <w:rsid w:val="00CA4407"/>
    <w:rsid w:val="00CB203A"/>
    <w:rsid w:val="00CB40A0"/>
    <w:rsid w:val="00CB5636"/>
    <w:rsid w:val="00CB73AC"/>
    <w:rsid w:val="00CC3A63"/>
    <w:rsid w:val="00CC3C88"/>
    <w:rsid w:val="00CC3EB9"/>
    <w:rsid w:val="00CC558D"/>
    <w:rsid w:val="00CC5911"/>
    <w:rsid w:val="00CC608F"/>
    <w:rsid w:val="00CC7EF4"/>
    <w:rsid w:val="00CD258E"/>
    <w:rsid w:val="00CD2FC5"/>
    <w:rsid w:val="00CD666B"/>
    <w:rsid w:val="00CD7A5A"/>
    <w:rsid w:val="00CE114F"/>
    <w:rsid w:val="00CE23AD"/>
    <w:rsid w:val="00CE3080"/>
    <w:rsid w:val="00CE4068"/>
    <w:rsid w:val="00CE4277"/>
    <w:rsid w:val="00CE42EA"/>
    <w:rsid w:val="00CE51F3"/>
    <w:rsid w:val="00CE5234"/>
    <w:rsid w:val="00CE60E5"/>
    <w:rsid w:val="00CE6C52"/>
    <w:rsid w:val="00CF00F5"/>
    <w:rsid w:val="00CF284D"/>
    <w:rsid w:val="00CF6795"/>
    <w:rsid w:val="00D020FE"/>
    <w:rsid w:val="00D022A5"/>
    <w:rsid w:val="00D03562"/>
    <w:rsid w:val="00D040FA"/>
    <w:rsid w:val="00D06569"/>
    <w:rsid w:val="00D160EF"/>
    <w:rsid w:val="00D174DA"/>
    <w:rsid w:val="00D21C84"/>
    <w:rsid w:val="00D22A5C"/>
    <w:rsid w:val="00D23E5F"/>
    <w:rsid w:val="00D33D6A"/>
    <w:rsid w:val="00D361F9"/>
    <w:rsid w:val="00D36440"/>
    <w:rsid w:val="00D36D41"/>
    <w:rsid w:val="00D370A0"/>
    <w:rsid w:val="00D404F5"/>
    <w:rsid w:val="00D4278F"/>
    <w:rsid w:val="00D431D2"/>
    <w:rsid w:val="00D44414"/>
    <w:rsid w:val="00D45582"/>
    <w:rsid w:val="00D4571C"/>
    <w:rsid w:val="00D50685"/>
    <w:rsid w:val="00D5389E"/>
    <w:rsid w:val="00D55F8E"/>
    <w:rsid w:val="00D565B5"/>
    <w:rsid w:val="00D56F4D"/>
    <w:rsid w:val="00D62A06"/>
    <w:rsid w:val="00D63421"/>
    <w:rsid w:val="00D63FAD"/>
    <w:rsid w:val="00D655BF"/>
    <w:rsid w:val="00D67563"/>
    <w:rsid w:val="00D73623"/>
    <w:rsid w:val="00D7550B"/>
    <w:rsid w:val="00D768B3"/>
    <w:rsid w:val="00D775D9"/>
    <w:rsid w:val="00D80423"/>
    <w:rsid w:val="00D818FA"/>
    <w:rsid w:val="00D85B0E"/>
    <w:rsid w:val="00D864C1"/>
    <w:rsid w:val="00D8662F"/>
    <w:rsid w:val="00D875CC"/>
    <w:rsid w:val="00D905CA"/>
    <w:rsid w:val="00D930BE"/>
    <w:rsid w:val="00D93F6B"/>
    <w:rsid w:val="00D94525"/>
    <w:rsid w:val="00DA2597"/>
    <w:rsid w:val="00DA5373"/>
    <w:rsid w:val="00DB117E"/>
    <w:rsid w:val="00DB22B6"/>
    <w:rsid w:val="00DB44B9"/>
    <w:rsid w:val="00DB6907"/>
    <w:rsid w:val="00DB7DEA"/>
    <w:rsid w:val="00DC065A"/>
    <w:rsid w:val="00DC3B2E"/>
    <w:rsid w:val="00DC7607"/>
    <w:rsid w:val="00DE2E3A"/>
    <w:rsid w:val="00DF091F"/>
    <w:rsid w:val="00DF610E"/>
    <w:rsid w:val="00DF64C8"/>
    <w:rsid w:val="00E050C5"/>
    <w:rsid w:val="00E0555E"/>
    <w:rsid w:val="00E10424"/>
    <w:rsid w:val="00E1302E"/>
    <w:rsid w:val="00E13F90"/>
    <w:rsid w:val="00E160A7"/>
    <w:rsid w:val="00E16499"/>
    <w:rsid w:val="00E20277"/>
    <w:rsid w:val="00E22EC2"/>
    <w:rsid w:val="00E23D4D"/>
    <w:rsid w:val="00E2583F"/>
    <w:rsid w:val="00E32FE7"/>
    <w:rsid w:val="00E36FBC"/>
    <w:rsid w:val="00E373D3"/>
    <w:rsid w:val="00E4019A"/>
    <w:rsid w:val="00E41475"/>
    <w:rsid w:val="00E42821"/>
    <w:rsid w:val="00E42864"/>
    <w:rsid w:val="00E45271"/>
    <w:rsid w:val="00E47E65"/>
    <w:rsid w:val="00E5154B"/>
    <w:rsid w:val="00E5255E"/>
    <w:rsid w:val="00E55A3D"/>
    <w:rsid w:val="00E55E2E"/>
    <w:rsid w:val="00E606A8"/>
    <w:rsid w:val="00E60865"/>
    <w:rsid w:val="00E62D13"/>
    <w:rsid w:val="00E63EC3"/>
    <w:rsid w:val="00E64525"/>
    <w:rsid w:val="00E65DD5"/>
    <w:rsid w:val="00E6689F"/>
    <w:rsid w:val="00E67F61"/>
    <w:rsid w:val="00E76A6E"/>
    <w:rsid w:val="00E801A0"/>
    <w:rsid w:val="00E80578"/>
    <w:rsid w:val="00E81719"/>
    <w:rsid w:val="00E82788"/>
    <w:rsid w:val="00E84574"/>
    <w:rsid w:val="00E8619B"/>
    <w:rsid w:val="00E91C9B"/>
    <w:rsid w:val="00E92A82"/>
    <w:rsid w:val="00E93AC3"/>
    <w:rsid w:val="00E9691A"/>
    <w:rsid w:val="00EA4D38"/>
    <w:rsid w:val="00EA5D52"/>
    <w:rsid w:val="00EA7097"/>
    <w:rsid w:val="00EA7567"/>
    <w:rsid w:val="00EA795A"/>
    <w:rsid w:val="00EB044A"/>
    <w:rsid w:val="00EB0BCD"/>
    <w:rsid w:val="00EB2BC3"/>
    <w:rsid w:val="00EB380D"/>
    <w:rsid w:val="00EB44FC"/>
    <w:rsid w:val="00EB48F2"/>
    <w:rsid w:val="00EC354B"/>
    <w:rsid w:val="00EC5695"/>
    <w:rsid w:val="00EC7D65"/>
    <w:rsid w:val="00ED1C6F"/>
    <w:rsid w:val="00ED6C87"/>
    <w:rsid w:val="00EE1AAB"/>
    <w:rsid w:val="00EE306E"/>
    <w:rsid w:val="00EE6FC2"/>
    <w:rsid w:val="00EF0355"/>
    <w:rsid w:val="00EF111D"/>
    <w:rsid w:val="00EF2AA5"/>
    <w:rsid w:val="00EF3775"/>
    <w:rsid w:val="00EF4CAB"/>
    <w:rsid w:val="00EF6545"/>
    <w:rsid w:val="00F02803"/>
    <w:rsid w:val="00F03AAF"/>
    <w:rsid w:val="00F047A2"/>
    <w:rsid w:val="00F048AC"/>
    <w:rsid w:val="00F04D8D"/>
    <w:rsid w:val="00F05668"/>
    <w:rsid w:val="00F10201"/>
    <w:rsid w:val="00F10628"/>
    <w:rsid w:val="00F15D65"/>
    <w:rsid w:val="00F1671C"/>
    <w:rsid w:val="00F17A52"/>
    <w:rsid w:val="00F26047"/>
    <w:rsid w:val="00F30639"/>
    <w:rsid w:val="00F3578E"/>
    <w:rsid w:val="00F36AA3"/>
    <w:rsid w:val="00F4241E"/>
    <w:rsid w:val="00F4284F"/>
    <w:rsid w:val="00F44583"/>
    <w:rsid w:val="00F44F7D"/>
    <w:rsid w:val="00F473B5"/>
    <w:rsid w:val="00F54772"/>
    <w:rsid w:val="00F56928"/>
    <w:rsid w:val="00F641DA"/>
    <w:rsid w:val="00F679D8"/>
    <w:rsid w:val="00F71089"/>
    <w:rsid w:val="00F741C1"/>
    <w:rsid w:val="00F77049"/>
    <w:rsid w:val="00F80D84"/>
    <w:rsid w:val="00F81032"/>
    <w:rsid w:val="00F87F54"/>
    <w:rsid w:val="00F91D33"/>
    <w:rsid w:val="00F94062"/>
    <w:rsid w:val="00F97877"/>
    <w:rsid w:val="00FA111E"/>
    <w:rsid w:val="00FA3ED6"/>
    <w:rsid w:val="00FA597A"/>
    <w:rsid w:val="00FB6192"/>
    <w:rsid w:val="00FB66CB"/>
    <w:rsid w:val="00FC100B"/>
    <w:rsid w:val="00FC6906"/>
    <w:rsid w:val="00FC7F38"/>
    <w:rsid w:val="00FD1EC7"/>
    <w:rsid w:val="00FD1FAC"/>
    <w:rsid w:val="00FD63CB"/>
    <w:rsid w:val="00FD78E9"/>
    <w:rsid w:val="00FE197F"/>
    <w:rsid w:val="00FE3DEA"/>
    <w:rsid w:val="00FE6481"/>
    <w:rsid w:val="00FE719C"/>
    <w:rsid w:val="00FE7D00"/>
    <w:rsid w:val="00FE7E37"/>
    <w:rsid w:val="00FF01E2"/>
    <w:rsid w:val="00FF0A58"/>
    <w:rsid w:val="00FF6100"/>
    <w:rsid w:val="04152CF7"/>
    <w:rsid w:val="0D6B7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0FE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020F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20FE"/>
    <w:rPr>
      <w:rFonts w:cs="Times New Roman"/>
      <w:sz w:val="2"/>
    </w:rPr>
  </w:style>
  <w:style w:type="paragraph" w:styleId="Footer">
    <w:name w:val="footer"/>
    <w:basedOn w:val="Normal"/>
    <w:link w:val="FooterChar"/>
    <w:uiPriority w:val="99"/>
    <w:rsid w:val="00D020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020FE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D020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020FE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D020FE"/>
    <w:rPr>
      <w:rFonts w:cs="Times New Roman"/>
      <w:color w:val="0000FF"/>
      <w:u w:val="single"/>
    </w:rPr>
  </w:style>
  <w:style w:type="paragraph" w:customStyle="1" w:styleId="Char">
    <w:name w:val="Char"/>
    <w:basedOn w:val="Normal"/>
    <w:uiPriority w:val="99"/>
    <w:rsid w:val="00D020FE"/>
    <w:rPr>
      <w:rFonts w:ascii="Tahoma" w:hAnsi="Tahoma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337</TotalTime>
  <Pages>2</Pages>
  <Words>146</Words>
  <Characters>833</Characters>
  <Application>Microsoft Office Outlook</Application>
  <DocSecurity>0</DocSecurity>
  <Lines>0</Lines>
  <Paragraphs>0</Paragraphs>
  <ScaleCrop>false</ScaleCrop>
  <Company>WWW.YlmF.CoM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关于组织参加教育部2011年上半年高校教师网络培训计划的通知</dc:title>
  <dc:subject/>
  <dc:creator>微软用户</dc:creator>
  <cp:keywords/>
  <dc:description/>
  <cp:lastModifiedBy>夏福全</cp:lastModifiedBy>
  <cp:revision>17</cp:revision>
  <cp:lastPrinted>2018-10-31T07:35:00Z</cp:lastPrinted>
  <dcterms:created xsi:type="dcterms:W3CDTF">2023-11-20T16:12:00Z</dcterms:created>
  <dcterms:modified xsi:type="dcterms:W3CDTF">2025-11-30T10:09:00Z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2052-12.1.0.23542</vt:lpwstr>
  </property>
  <property fmtid="{D5CDD505-2E9C-101B-9397-08002B2CF9AE}" pid="4" name="ICV">
    <vt:lpwstr>76943006CE6547D9BEE597A571D2EA7A_12</vt:lpwstr>
  </property>
  <property fmtid="{D5CDD505-2E9C-101B-9397-08002B2CF9AE}" pid="5" name="KSOTemplateDocerSaveRecord">
    <vt:lpwstr>eyJoZGlkIjoiYTRjOTI3NTNiODc2ZGZiOTc0NTZmODFjMTU2M2FhNmIiLCJ1c2VySWQiOiIyMTQ4MTE1OTEifQ==</vt:lpwstr>
  </property>
</Properties>
</file>