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57" w:rsidRPr="009D2BF7" w:rsidRDefault="00775057" w:rsidP="009D2BF7">
      <w:pPr>
        <w:rPr>
          <w:bCs/>
          <w:sz w:val="24"/>
        </w:rPr>
      </w:pPr>
      <w:bookmarkStart w:id="0" w:name="OLE_LINK1"/>
      <w:r w:rsidRPr="009D2BF7">
        <w:rPr>
          <w:rFonts w:hint="eastAsia"/>
          <w:bCs/>
          <w:sz w:val="24"/>
        </w:rPr>
        <w:t>附件</w:t>
      </w:r>
      <w:r>
        <w:rPr>
          <w:bCs/>
          <w:sz w:val="24"/>
        </w:rPr>
        <w:t>1</w:t>
      </w:r>
    </w:p>
    <w:p w:rsidR="00775057" w:rsidRDefault="00775057" w:rsidP="00A37B30">
      <w:pPr>
        <w:jc w:val="center"/>
        <w:rPr>
          <w:b/>
          <w:bCs/>
          <w:sz w:val="30"/>
          <w:szCs w:val="30"/>
        </w:rPr>
      </w:pPr>
    </w:p>
    <w:p w:rsidR="00775057" w:rsidRPr="00FF3E7C" w:rsidRDefault="00775057" w:rsidP="00A37B30">
      <w:pPr>
        <w:jc w:val="center"/>
        <w:rPr>
          <w:b/>
          <w:bCs/>
          <w:sz w:val="36"/>
          <w:szCs w:val="36"/>
        </w:rPr>
      </w:pPr>
      <w:r w:rsidRPr="00FF3E7C">
        <w:rPr>
          <w:rFonts w:hint="eastAsia"/>
          <w:b/>
          <w:bCs/>
          <w:sz w:val="36"/>
          <w:szCs w:val="36"/>
        </w:rPr>
        <w:t>教学单位申报电子材料</w:t>
      </w:r>
      <w:r>
        <w:rPr>
          <w:rFonts w:hint="eastAsia"/>
          <w:b/>
          <w:bCs/>
          <w:sz w:val="36"/>
          <w:szCs w:val="36"/>
        </w:rPr>
        <w:t>上报要求</w:t>
      </w:r>
    </w:p>
    <w:p w:rsidR="00775057" w:rsidRDefault="00775057" w:rsidP="00A95FAC">
      <w:pPr>
        <w:ind w:firstLineChars="200" w:firstLine="31680"/>
        <w:rPr>
          <w:rFonts w:ascii="黑体" w:eastAsia="黑体" w:hAnsi="黑体"/>
          <w:sz w:val="28"/>
          <w:szCs w:val="28"/>
        </w:rPr>
      </w:pPr>
    </w:p>
    <w:p w:rsidR="00775057" w:rsidRPr="009D2BF7" w:rsidRDefault="00775057" w:rsidP="00A95FAC">
      <w:pPr>
        <w:spacing w:line="560" w:lineRule="exact"/>
        <w:ind w:firstLineChars="200" w:firstLine="31680"/>
        <w:rPr>
          <w:rFonts w:eastAsia="仿宋_GB2312"/>
          <w:sz w:val="28"/>
          <w:szCs w:val="28"/>
        </w:rPr>
      </w:pPr>
      <w:r w:rsidRPr="003E12DA">
        <w:rPr>
          <w:rFonts w:ascii="黑体" w:eastAsia="黑体" w:hAnsi="黑体" w:hint="eastAsia"/>
          <w:sz w:val="28"/>
          <w:szCs w:val="28"/>
        </w:rPr>
        <w:t>第一步</w:t>
      </w:r>
      <w:r w:rsidRPr="009D2BF7">
        <w:rPr>
          <w:rFonts w:eastAsia="仿宋_GB2312"/>
          <w:sz w:val="28"/>
          <w:szCs w:val="28"/>
        </w:rPr>
        <w:t xml:space="preserve">  </w:t>
      </w:r>
      <w:r w:rsidRPr="009D2BF7">
        <w:rPr>
          <w:rFonts w:eastAsia="仿宋_GB2312" w:hint="eastAsia"/>
          <w:sz w:val="28"/>
          <w:szCs w:val="28"/>
        </w:rPr>
        <w:t>建立一个主文件夹，命名为“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教学单位编号</w:t>
      </w:r>
      <w:r w:rsidRPr="009D2BF7">
        <w:rPr>
          <w:rFonts w:ascii="黑体" w:eastAsia="黑体" w:hAnsi="黑体"/>
          <w:color w:val="FF0000"/>
          <w:sz w:val="28"/>
          <w:szCs w:val="28"/>
        </w:rPr>
        <w:t>+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教学单位名称</w:t>
      </w:r>
      <w:r w:rsidRPr="009D2BF7">
        <w:rPr>
          <w:rFonts w:eastAsia="仿宋_GB2312" w:hint="eastAsia"/>
          <w:sz w:val="28"/>
          <w:szCs w:val="28"/>
        </w:rPr>
        <w:t>”。</w:t>
      </w:r>
    </w:p>
    <w:p w:rsidR="00775057" w:rsidRPr="009D2BF7" w:rsidRDefault="00775057" w:rsidP="00A95FAC">
      <w:pPr>
        <w:spacing w:line="560" w:lineRule="exact"/>
        <w:ind w:firstLineChars="200" w:firstLine="31680"/>
        <w:rPr>
          <w:rFonts w:eastAsia="仿宋_GB2312"/>
          <w:sz w:val="28"/>
          <w:szCs w:val="28"/>
        </w:rPr>
      </w:pPr>
      <w:r w:rsidRPr="003E12DA">
        <w:rPr>
          <w:rFonts w:ascii="黑体" w:eastAsia="黑体" w:hAnsi="黑体" w:hint="eastAsia"/>
          <w:sz w:val="28"/>
          <w:szCs w:val="28"/>
        </w:rPr>
        <w:t>第二步</w:t>
      </w:r>
      <w:r w:rsidRPr="009D2BF7">
        <w:rPr>
          <w:rFonts w:eastAsia="仿宋_GB2312"/>
          <w:sz w:val="28"/>
          <w:szCs w:val="28"/>
        </w:rPr>
        <w:t xml:space="preserve">  </w:t>
      </w:r>
      <w:r w:rsidRPr="009D2BF7">
        <w:rPr>
          <w:rFonts w:eastAsia="仿宋_GB2312" w:hint="eastAsia"/>
          <w:sz w:val="28"/>
          <w:szCs w:val="28"/>
        </w:rPr>
        <w:t>在主文件夹下</w:t>
      </w:r>
      <w:r>
        <w:rPr>
          <w:rFonts w:eastAsia="仿宋_GB2312" w:hint="eastAsia"/>
          <w:sz w:val="28"/>
          <w:szCs w:val="28"/>
        </w:rPr>
        <w:t>根据实际情况</w:t>
      </w:r>
      <w:r w:rsidRPr="009D2BF7">
        <w:rPr>
          <w:rFonts w:eastAsia="仿宋_GB2312" w:hint="eastAsia"/>
          <w:sz w:val="28"/>
          <w:szCs w:val="28"/>
        </w:rPr>
        <w:t>建立</w:t>
      </w:r>
      <w:r w:rsidRPr="009D2BF7">
        <w:rPr>
          <w:rFonts w:eastAsia="仿宋_GB2312"/>
          <w:color w:val="FF0000"/>
          <w:sz w:val="28"/>
          <w:szCs w:val="28"/>
        </w:rPr>
        <w:t>X</w:t>
      </w:r>
      <w:r w:rsidRPr="009D2BF7">
        <w:rPr>
          <w:rFonts w:eastAsia="仿宋_GB2312" w:hint="eastAsia"/>
          <w:sz w:val="28"/>
          <w:szCs w:val="28"/>
        </w:rPr>
        <w:t>个子文件夹，分别命名为“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申报高级职称</w:t>
      </w:r>
      <w:r w:rsidRPr="009D2BF7">
        <w:rPr>
          <w:rFonts w:eastAsia="仿宋_GB2312" w:hint="eastAsia"/>
          <w:sz w:val="28"/>
          <w:szCs w:val="28"/>
        </w:rPr>
        <w:t>”、“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申报讲师职称</w:t>
      </w:r>
      <w:r w:rsidRPr="009D2BF7">
        <w:rPr>
          <w:rFonts w:eastAsia="仿宋_GB2312" w:hint="eastAsia"/>
          <w:sz w:val="28"/>
          <w:szCs w:val="28"/>
        </w:rPr>
        <w:t>”、“</w:t>
      </w:r>
      <w:r>
        <w:rPr>
          <w:rFonts w:ascii="黑体" w:eastAsia="黑体" w:hAnsi="黑体" w:hint="eastAsia"/>
          <w:color w:val="FF0000"/>
          <w:sz w:val="28"/>
          <w:szCs w:val="28"/>
        </w:rPr>
        <w:t>专职辅导员申报思政系列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讲师职称</w:t>
      </w:r>
      <w:r w:rsidRPr="009D2BF7">
        <w:rPr>
          <w:rFonts w:eastAsia="仿宋_GB2312" w:hint="eastAsia"/>
          <w:sz w:val="28"/>
          <w:szCs w:val="28"/>
        </w:rPr>
        <w:t>”、“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申报实验</w:t>
      </w:r>
      <w:r>
        <w:rPr>
          <w:rFonts w:ascii="黑体" w:eastAsia="黑体" w:hAnsi="黑体" w:hint="eastAsia"/>
          <w:color w:val="FF0000"/>
          <w:sz w:val="28"/>
          <w:szCs w:val="28"/>
        </w:rPr>
        <w:t>系列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职称</w:t>
      </w:r>
      <w:r w:rsidRPr="009D2BF7">
        <w:rPr>
          <w:rFonts w:eastAsia="仿宋_GB2312" w:hint="eastAsia"/>
          <w:sz w:val="28"/>
          <w:szCs w:val="28"/>
        </w:rPr>
        <w:t>”、“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博士直接认定</w:t>
      </w:r>
      <w:r>
        <w:rPr>
          <w:rFonts w:ascii="黑体" w:eastAsia="黑体" w:hAnsi="黑体" w:hint="eastAsia"/>
          <w:color w:val="FF0000"/>
          <w:sz w:val="28"/>
          <w:szCs w:val="28"/>
        </w:rPr>
        <w:t>讲师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资格</w:t>
      </w:r>
      <w:r w:rsidRPr="009D2BF7">
        <w:rPr>
          <w:rFonts w:eastAsia="仿宋_GB2312" w:hint="eastAsia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、</w:t>
      </w:r>
      <w:r w:rsidRPr="009D2BF7">
        <w:rPr>
          <w:rFonts w:eastAsia="仿宋_GB2312" w:hint="eastAsia"/>
          <w:sz w:val="28"/>
          <w:szCs w:val="28"/>
        </w:rPr>
        <w:t>“</w:t>
      </w:r>
      <w:r>
        <w:rPr>
          <w:rFonts w:ascii="黑体" w:eastAsia="黑体" w:hAnsi="黑体" w:hint="eastAsia"/>
          <w:color w:val="FF0000"/>
          <w:sz w:val="28"/>
          <w:szCs w:val="28"/>
        </w:rPr>
        <w:t>申请任职资格确认</w:t>
      </w:r>
      <w:r w:rsidRPr="009D2BF7">
        <w:rPr>
          <w:rFonts w:eastAsia="仿宋_GB2312" w:hint="eastAsia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、</w:t>
      </w:r>
      <w:r w:rsidRPr="009D2BF7">
        <w:rPr>
          <w:rFonts w:eastAsia="仿宋_GB2312" w:hint="eastAsia"/>
          <w:sz w:val="28"/>
          <w:szCs w:val="28"/>
        </w:rPr>
        <w:t>“</w:t>
      </w:r>
      <w:r>
        <w:rPr>
          <w:rFonts w:ascii="黑体" w:eastAsia="黑体" w:hAnsi="黑体" w:hint="eastAsia"/>
          <w:color w:val="FF0000"/>
          <w:sz w:val="28"/>
          <w:szCs w:val="28"/>
        </w:rPr>
        <w:t>申请助教或助理实验师</w:t>
      </w:r>
      <w:r w:rsidRPr="009D2BF7">
        <w:rPr>
          <w:rFonts w:eastAsia="仿宋_GB2312" w:hint="eastAsia"/>
          <w:sz w:val="28"/>
          <w:szCs w:val="28"/>
        </w:rPr>
        <w:t>”。</w:t>
      </w:r>
    </w:p>
    <w:p w:rsidR="00775057" w:rsidRPr="009D2BF7" w:rsidRDefault="00775057" w:rsidP="00A95FAC">
      <w:pPr>
        <w:spacing w:line="560" w:lineRule="exact"/>
        <w:ind w:firstLineChars="200" w:firstLine="31680"/>
        <w:rPr>
          <w:rFonts w:eastAsia="仿宋_GB2312"/>
          <w:sz w:val="28"/>
          <w:szCs w:val="28"/>
        </w:rPr>
      </w:pPr>
      <w:r w:rsidRPr="003E12DA">
        <w:rPr>
          <w:rFonts w:ascii="黑体" w:eastAsia="黑体" w:hAnsi="黑体" w:hint="eastAsia"/>
          <w:sz w:val="28"/>
          <w:szCs w:val="28"/>
        </w:rPr>
        <w:t>第三步</w:t>
      </w:r>
      <w:r w:rsidRPr="009D2BF7">
        <w:rPr>
          <w:rFonts w:eastAsia="仿宋_GB2312"/>
          <w:sz w:val="28"/>
          <w:szCs w:val="28"/>
        </w:rPr>
        <w:t xml:space="preserve">  </w:t>
      </w:r>
      <w:r w:rsidRPr="009D2BF7">
        <w:rPr>
          <w:rFonts w:eastAsia="仿宋_GB2312" w:hint="eastAsia"/>
          <w:sz w:val="28"/>
          <w:szCs w:val="28"/>
        </w:rPr>
        <w:t>将</w:t>
      </w:r>
      <w:r w:rsidRPr="009D2BF7">
        <w:rPr>
          <w:rFonts w:ascii="黑体" w:eastAsia="黑体" w:hAnsi="黑体" w:hint="eastAsia"/>
          <w:color w:val="FF0000"/>
          <w:sz w:val="28"/>
          <w:szCs w:val="28"/>
        </w:rPr>
        <w:t>汇总后</w:t>
      </w:r>
      <w:r w:rsidRPr="009D2BF7">
        <w:rPr>
          <w:rFonts w:eastAsia="仿宋_GB2312" w:hint="eastAsia"/>
          <w:sz w:val="28"/>
          <w:szCs w:val="28"/>
        </w:rPr>
        <w:t>的各类</w:t>
      </w:r>
      <w:r w:rsidRPr="00A56809">
        <w:rPr>
          <w:rFonts w:eastAsia="仿宋_GB2312" w:hint="eastAsia"/>
          <w:sz w:val="28"/>
          <w:szCs w:val="28"/>
        </w:rPr>
        <w:t>《申报任职资格情况一览表》</w:t>
      </w:r>
      <w:r w:rsidRPr="009D2BF7">
        <w:rPr>
          <w:rFonts w:eastAsia="仿宋_GB2312" w:hint="eastAsia"/>
          <w:sz w:val="28"/>
          <w:szCs w:val="28"/>
        </w:rPr>
        <w:t>以及教师个人提交的申报材料电子版</w:t>
      </w:r>
      <w:r>
        <w:rPr>
          <w:rFonts w:eastAsia="仿宋_GB2312" w:hint="eastAsia"/>
          <w:sz w:val="28"/>
          <w:szCs w:val="28"/>
        </w:rPr>
        <w:t>全部</w:t>
      </w:r>
      <w:r w:rsidRPr="009D2BF7">
        <w:rPr>
          <w:rFonts w:eastAsia="仿宋_GB2312" w:hint="eastAsia"/>
          <w:sz w:val="28"/>
          <w:szCs w:val="28"/>
        </w:rPr>
        <w:t>放入上述子文件夹中，其中教师本人需要提交的</w:t>
      </w:r>
      <w:r w:rsidRPr="00A51EA0">
        <w:rPr>
          <w:rFonts w:ascii="黑体" w:eastAsia="黑体" w:hAnsi="黑体" w:hint="eastAsia"/>
          <w:color w:val="FF0000"/>
          <w:sz w:val="28"/>
          <w:szCs w:val="28"/>
        </w:rPr>
        <w:t>电子版申报材料</w:t>
      </w:r>
      <w:r w:rsidRPr="00A51EA0">
        <w:rPr>
          <w:rFonts w:ascii="黑体" w:eastAsia="黑体" w:hAnsi="黑体" w:hint="eastAsia"/>
          <w:sz w:val="28"/>
          <w:szCs w:val="28"/>
        </w:rPr>
        <w:t>及</w:t>
      </w:r>
      <w:r w:rsidRPr="00A51EA0">
        <w:rPr>
          <w:rFonts w:ascii="黑体" w:eastAsia="黑体" w:hAnsi="黑体" w:hint="eastAsia"/>
          <w:color w:val="FF0000"/>
          <w:sz w:val="28"/>
          <w:szCs w:val="28"/>
        </w:rPr>
        <w:t>命名方式</w:t>
      </w:r>
      <w:r w:rsidRPr="009D2BF7">
        <w:rPr>
          <w:rFonts w:eastAsia="仿宋_GB2312" w:hint="eastAsia"/>
          <w:sz w:val="28"/>
          <w:szCs w:val="28"/>
        </w:rPr>
        <w:t>在</w:t>
      </w:r>
      <w:r>
        <w:rPr>
          <w:rFonts w:eastAsia="仿宋_GB2312" w:hint="eastAsia"/>
          <w:sz w:val="28"/>
          <w:szCs w:val="28"/>
        </w:rPr>
        <w:t>开评文件中</w:t>
      </w:r>
      <w:r w:rsidRPr="009D2BF7">
        <w:rPr>
          <w:rFonts w:eastAsia="仿宋_GB2312" w:hint="eastAsia"/>
          <w:sz w:val="28"/>
          <w:szCs w:val="28"/>
        </w:rPr>
        <w:t>不同人员类别《申报指南》中已经说明清楚，请务必提醒教师按照要求操作</w:t>
      </w:r>
      <w:r>
        <w:rPr>
          <w:rFonts w:eastAsia="仿宋_GB2312" w:hint="eastAsia"/>
          <w:sz w:val="28"/>
          <w:szCs w:val="28"/>
        </w:rPr>
        <w:t>，相关工作人员也请提前阅读学习。</w:t>
      </w:r>
    </w:p>
    <w:p w:rsidR="00775057" w:rsidRPr="009D2BF7" w:rsidRDefault="00775057" w:rsidP="00A95FAC">
      <w:pPr>
        <w:spacing w:line="560" w:lineRule="exact"/>
        <w:ind w:firstLineChars="200" w:firstLine="31680"/>
        <w:rPr>
          <w:rFonts w:eastAsia="仿宋_GB2312"/>
          <w:sz w:val="28"/>
          <w:szCs w:val="28"/>
        </w:rPr>
      </w:pPr>
      <w:r w:rsidRPr="005C220B">
        <w:rPr>
          <w:rFonts w:ascii="黑体" w:eastAsia="黑体" w:hAnsi="黑体" w:hint="eastAsia"/>
          <w:sz w:val="28"/>
          <w:szCs w:val="28"/>
        </w:rPr>
        <w:t>第四步</w:t>
      </w:r>
      <w:r w:rsidRPr="009D2BF7">
        <w:rPr>
          <w:rFonts w:eastAsia="仿宋_GB2312"/>
          <w:sz w:val="28"/>
          <w:szCs w:val="28"/>
        </w:rPr>
        <w:t xml:space="preserve">  </w:t>
      </w:r>
      <w:r w:rsidRPr="009D2BF7">
        <w:rPr>
          <w:rFonts w:eastAsia="仿宋_GB2312" w:hint="eastAsia"/>
          <w:sz w:val="28"/>
          <w:szCs w:val="28"/>
        </w:rPr>
        <w:t>将主文件夹压缩打包，</w:t>
      </w:r>
      <w:r w:rsidRPr="00FF3E7C">
        <w:rPr>
          <w:rFonts w:eastAsia="仿宋_GB2312" w:hint="eastAsia"/>
          <w:sz w:val="28"/>
          <w:szCs w:val="28"/>
        </w:rPr>
        <w:t>发至</w:t>
      </w:r>
      <w:r w:rsidRPr="0002233A">
        <w:rPr>
          <w:rFonts w:eastAsia="仿宋_GB2312"/>
          <w:sz w:val="28"/>
          <w:szCs w:val="28"/>
        </w:rPr>
        <w:t>893426591</w:t>
      </w:r>
      <w:r w:rsidRPr="00FF3E7C">
        <w:rPr>
          <w:rFonts w:eastAsia="仿宋_GB2312"/>
          <w:sz w:val="28"/>
          <w:szCs w:val="28"/>
        </w:rPr>
        <w:t>@</w:t>
      </w:r>
      <w:r>
        <w:rPr>
          <w:rFonts w:eastAsia="仿宋_GB2312"/>
          <w:sz w:val="28"/>
          <w:szCs w:val="28"/>
        </w:rPr>
        <w:t>qq</w:t>
      </w:r>
      <w:r w:rsidRPr="00FF3E7C">
        <w:rPr>
          <w:rFonts w:eastAsia="仿宋_GB2312"/>
          <w:sz w:val="28"/>
          <w:szCs w:val="28"/>
        </w:rPr>
        <w:t>.com</w:t>
      </w:r>
      <w:r w:rsidRPr="009D2BF7">
        <w:rPr>
          <w:rFonts w:eastAsia="仿宋_GB2312" w:hint="eastAsia"/>
          <w:sz w:val="28"/>
          <w:szCs w:val="28"/>
        </w:rPr>
        <w:t>。</w:t>
      </w:r>
    </w:p>
    <w:p w:rsidR="00775057" w:rsidRDefault="00775057" w:rsidP="00956045">
      <w:pPr>
        <w:spacing w:line="560" w:lineRule="exact"/>
        <w:rPr>
          <w:rFonts w:eastAsia="仿宋_GB2312"/>
          <w:sz w:val="30"/>
          <w:szCs w:val="30"/>
        </w:rPr>
      </w:pPr>
    </w:p>
    <w:bookmarkEnd w:id="0"/>
    <w:p w:rsidR="00775057" w:rsidRPr="00F56BE4" w:rsidRDefault="00775057" w:rsidP="003548E1">
      <w:pPr>
        <w:spacing w:line="440" w:lineRule="exact"/>
        <w:ind w:firstLineChars="200" w:firstLine="31680"/>
        <w:rPr>
          <w:rFonts w:eastAsia="仿宋_GB2312"/>
          <w:sz w:val="24"/>
        </w:rPr>
      </w:pPr>
    </w:p>
    <w:sectPr w:rsidR="00775057" w:rsidRPr="00F56BE4" w:rsidSect="00A51E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057" w:rsidRDefault="00775057">
      <w:r>
        <w:separator/>
      </w:r>
    </w:p>
  </w:endnote>
  <w:endnote w:type="continuationSeparator" w:id="0">
    <w:p w:rsidR="00775057" w:rsidRDefault="0077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057" w:rsidRDefault="00775057">
      <w:r>
        <w:separator/>
      </w:r>
    </w:p>
  </w:footnote>
  <w:footnote w:type="continuationSeparator" w:id="0">
    <w:p w:rsidR="00775057" w:rsidRDefault="00775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 w:rsidP="0062238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57" w:rsidRDefault="007750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84F"/>
    <w:rsid w:val="000028A8"/>
    <w:rsid w:val="00003F20"/>
    <w:rsid w:val="00006D87"/>
    <w:rsid w:val="0002192C"/>
    <w:rsid w:val="0002233A"/>
    <w:rsid w:val="00025A51"/>
    <w:rsid w:val="00026D59"/>
    <w:rsid w:val="00027021"/>
    <w:rsid w:val="00032DFC"/>
    <w:rsid w:val="0003489E"/>
    <w:rsid w:val="000372D7"/>
    <w:rsid w:val="0003764D"/>
    <w:rsid w:val="0004695D"/>
    <w:rsid w:val="000506ED"/>
    <w:rsid w:val="00052575"/>
    <w:rsid w:val="00053781"/>
    <w:rsid w:val="0005455F"/>
    <w:rsid w:val="000561BF"/>
    <w:rsid w:val="00070796"/>
    <w:rsid w:val="000723B2"/>
    <w:rsid w:val="00072421"/>
    <w:rsid w:val="000732C3"/>
    <w:rsid w:val="00074201"/>
    <w:rsid w:val="00076600"/>
    <w:rsid w:val="00090838"/>
    <w:rsid w:val="00090F53"/>
    <w:rsid w:val="00097146"/>
    <w:rsid w:val="00097244"/>
    <w:rsid w:val="000A4968"/>
    <w:rsid w:val="000A5B57"/>
    <w:rsid w:val="000A6956"/>
    <w:rsid w:val="000A6C93"/>
    <w:rsid w:val="000B12E7"/>
    <w:rsid w:val="000B41D7"/>
    <w:rsid w:val="000B51EB"/>
    <w:rsid w:val="000D16BF"/>
    <w:rsid w:val="0010053D"/>
    <w:rsid w:val="00101B4B"/>
    <w:rsid w:val="00103059"/>
    <w:rsid w:val="00103BBC"/>
    <w:rsid w:val="0010503E"/>
    <w:rsid w:val="00117585"/>
    <w:rsid w:val="00122E40"/>
    <w:rsid w:val="0012484C"/>
    <w:rsid w:val="00130190"/>
    <w:rsid w:val="00132893"/>
    <w:rsid w:val="00133B0D"/>
    <w:rsid w:val="00135C3A"/>
    <w:rsid w:val="00142255"/>
    <w:rsid w:val="0014730E"/>
    <w:rsid w:val="001517EF"/>
    <w:rsid w:val="00173B61"/>
    <w:rsid w:val="0017631B"/>
    <w:rsid w:val="00176D9F"/>
    <w:rsid w:val="00177D07"/>
    <w:rsid w:val="00183768"/>
    <w:rsid w:val="0018656D"/>
    <w:rsid w:val="00187180"/>
    <w:rsid w:val="00195127"/>
    <w:rsid w:val="001A7DAC"/>
    <w:rsid w:val="001B2DB5"/>
    <w:rsid w:val="001C142F"/>
    <w:rsid w:val="001C1DE6"/>
    <w:rsid w:val="001C6B7C"/>
    <w:rsid w:val="001C7FD5"/>
    <w:rsid w:val="001D020A"/>
    <w:rsid w:val="001D2917"/>
    <w:rsid w:val="001E37F4"/>
    <w:rsid w:val="001F55D2"/>
    <w:rsid w:val="00202DA7"/>
    <w:rsid w:val="00205AB7"/>
    <w:rsid w:val="002174D7"/>
    <w:rsid w:val="00224F75"/>
    <w:rsid w:val="00226123"/>
    <w:rsid w:val="00247725"/>
    <w:rsid w:val="00250D64"/>
    <w:rsid w:val="002512BD"/>
    <w:rsid w:val="00254247"/>
    <w:rsid w:val="0026266C"/>
    <w:rsid w:val="00263181"/>
    <w:rsid w:val="0028409E"/>
    <w:rsid w:val="0029097F"/>
    <w:rsid w:val="002A0FFA"/>
    <w:rsid w:val="002A585B"/>
    <w:rsid w:val="002B21E9"/>
    <w:rsid w:val="002C456E"/>
    <w:rsid w:val="002C7FD8"/>
    <w:rsid w:val="002E5521"/>
    <w:rsid w:val="002F1B1F"/>
    <w:rsid w:val="002F31EC"/>
    <w:rsid w:val="002F36D7"/>
    <w:rsid w:val="002F6C3F"/>
    <w:rsid w:val="003065E3"/>
    <w:rsid w:val="00313CC4"/>
    <w:rsid w:val="00315FE0"/>
    <w:rsid w:val="0032098C"/>
    <w:rsid w:val="00320DE5"/>
    <w:rsid w:val="003210CD"/>
    <w:rsid w:val="00322093"/>
    <w:rsid w:val="003324EC"/>
    <w:rsid w:val="00336D43"/>
    <w:rsid w:val="003371BC"/>
    <w:rsid w:val="00341D6F"/>
    <w:rsid w:val="003548E1"/>
    <w:rsid w:val="003560A6"/>
    <w:rsid w:val="003733D1"/>
    <w:rsid w:val="0038353D"/>
    <w:rsid w:val="00390281"/>
    <w:rsid w:val="00390534"/>
    <w:rsid w:val="0039375D"/>
    <w:rsid w:val="003A04FD"/>
    <w:rsid w:val="003A308B"/>
    <w:rsid w:val="003A50E6"/>
    <w:rsid w:val="003A6D6F"/>
    <w:rsid w:val="003B27E0"/>
    <w:rsid w:val="003C0C27"/>
    <w:rsid w:val="003C325B"/>
    <w:rsid w:val="003C37B5"/>
    <w:rsid w:val="003D141A"/>
    <w:rsid w:val="003D364C"/>
    <w:rsid w:val="003D4443"/>
    <w:rsid w:val="003D5E1E"/>
    <w:rsid w:val="003E12DA"/>
    <w:rsid w:val="003E79CF"/>
    <w:rsid w:val="003E7FB3"/>
    <w:rsid w:val="003F1B70"/>
    <w:rsid w:val="003F3D71"/>
    <w:rsid w:val="003F6D26"/>
    <w:rsid w:val="00403BDD"/>
    <w:rsid w:val="004057E4"/>
    <w:rsid w:val="00406F67"/>
    <w:rsid w:val="00407E15"/>
    <w:rsid w:val="004148DE"/>
    <w:rsid w:val="0041599E"/>
    <w:rsid w:val="00415C4A"/>
    <w:rsid w:val="00422EC0"/>
    <w:rsid w:val="00423B32"/>
    <w:rsid w:val="00432221"/>
    <w:rsid w:val="00432C09"/>
    <w:rsid w:val="00446560"/>
    <w:rsid w:val="0044704C"/>
    <w:rsid w:val="00453890"/>
    <w:rsid w:val="00460AC7"/>
    <w:rsid w:val="00467346"/>
    <w:rsid w:val="00467D0F"/>
    <w:rsid w:val="004726A6"/>
    <w:rsid w:val="00476438"/>
    <w:rsid w:val="004830FB"/>
    <w:rsid w:val="0048404B"/>
    <w:rsid w:val="00484584"/>
    <w:rsid w:val="00484616"/>
    <w:rsid w:val="00493983"/>
    <w:rsid w:val="004A363A"/>
    <w:rsid w:val="004A5E4C"/>
    <w:rsid w:val="004A6D7E"/>
    <w:rsid w:val="004B2189"/>
    <w:rsid w:val="004B5E5E"/>
    <w:rsid w:val="004C16EF"/>
    <w:rsid w:val="004C2B6E"/>
    <w:rsid w:val="004D0A0C"/>
    <w:rsid w:val="004D3150"/>
    <w:rsid w:val="004E0E10"/>
    <w:rsid w:val="004E18C8"/>
    <w:rsid w:val="004E3200"/>
    <w:rsid w:val="004E322A"/>
    <w:rsid w:val="004E4C67"/>
    <w:rsid w:val="004E6A4C"/>
    <w:rsid w:val="004F4EB5"/>
    <w:rsid w:val="00504F02"/>
    <w:rsid w:val="005054A9"/>
    <w:rsid w:val="005057BF"/>
    <w:rsid w:val="0050639E"/>
    <w:rsid w:val="005113A9"/>
    <w:rsid w:val="005149DC"/>
    <w:rsid w:val="0052237E"/>
    <w:rsid w:val="005316CD"/>
    <w:rsid w:val="005456CF"/>
    <w:rsid w:val="00555B70"/>
    <w:rsid w:val="00560EF6"/>
    <w:rsid w:val="0056385A"/>
    <w:rsid w:val="00565EB1"/>
    <w:rsid w:val="00565FE8"/>
    <w:rsid w:val="00577F7B"/>
    <w:rsid w:val="00585C42"/>
    <w:rsid w:val="005874FF"/>
    <w:rsid w:val="00594CDA"/>
    <w:rsid w:val="00594DB3"/>
    <w:rsid w:val="00595BF8"/>
    <w:rsid w:val="0059717A"/>
    <w:rsid w:val="005C220B"/>
    <w:rsid w:val="005C6DE0"/>
    <w:rsid w:val="005D281E"/>
    <w:rsid w:val="005E2434"/>
    <w:rsid w:val="005E376D"/>
    <w:rsid w:val="005E4878"/>
    <w:rsid w:val="005E5BBD"/>
    <w:rsid w:val="005E7172"/>
    <w:rsid w:val="005E75D1"/>
    <w:rsid w:val="00606100"/>
    <w:rsid w:val="00606959"/>
    <w:rsid w:val="006125F7"/>
    <w:rsid w:val="006143CC"/>
    <w:rsid w:val="00616666"/>
    <w:rsid w:val="006220A1"/>
    <w:rsid w:val="0062238C"/>
    <w:rsid w:val="0062436E"/>
    <w:rsid w:val="006271A8"/>
    <w:rsid w:val="006322D4"/>
    <w:rsid w:val="006522C7"/>
    <w:rsid w:val="00654DD8"/>
    <w:rsid w:val="00661BED"/>
    <w:rsid w:val="00662804"/>
    <w:rsid w:val="006646B7"/>
    <w:rsid w:val="00664A20"/>
    <w:rsid w:val="006746EB"/>
    <w:rsid w:val="00675777"/>
    <w:rsid w:val="006861F3"/>
    <w:rsid w:val="00687074"/>
    <w:rsid w:val="006935C0"/>
    <w:rsid w:val="006A20E4"/>
    <w:rsid w:val="006B7117"/>
    <w:rsid w:val="006C2C60"/>
    <w:rsid w:val="006D2A8F"/>
    <w:rsid w:val="006D6CEE"/>
    <w:rsid w:val="006D6D8B"/>
    <w:rsid w:val="006D7A9B"/>
    <w:rsid w:val="00700C4C"/>
    <w:rsid w:val="00706E4F"/>
    <w:rsid w:val="00711845"/>
    <w:rsid w:val="00714736"/>
    <w:rsid w:val="00714CD8"/>
    <w:rsid w:val="0071556D"/>
    <w:rsid w:val="00720172"/>
    <w:rsid w:val="00722F9C"/>
    <w:rsid w:val="00727AD6"/>
    <w:rsid w:val="00736642"/>
    <w:rsid w:val="00752515"/>
    <w:rsid w:val="00752ACE"/>
    <w:rsid w:val="00754EB0"/>
    <w:rsid w:val="00761E57"/>
    <w:rsid w:val="00764B8F"/>
    <w:rsid w:val="00774629"/>
    <w:rsid w:val="00775057"/>
    <w:rsid w:val="007834D9"/>
    <w:rsid w:val="00783FF3"/>
    <w:rsid w:val="00785991"/>
    <w:rsid w:val="00785C3E"/>
    <w:rsid w:val="00794DCD"/>
    <w:rsid w:val="007A0DF0"/>
    <w:rsid w:val="007A16E8"/>
    <w:rsid w:val="007B3B7A"/>
    <w:rsid w:val="007B4316"/>
    <w:rsid w:val="007B6E99"/>
    <w:rsid w:val="007B746F"/>
    <w:rsid w:val="007C34CD"/>
    <w:rsid w:val="007D244F"/>
    <w:rsid w:val="007D3373"/>
    <w:rsid w:val="007D5D58"/>
    <w:rsid w:val="007E051F"/>
    <w:rsid w:val="007E139E"/>
    <w:rsid w:val="007E6AEB"/>
    <w:rsid w:val="00800030"/>
    <w:rsid w:val="0080086B"/>
    <w:rsid w:val="00801AAA"/>
    <w:rsid w:val="008139C5"/>
    <w:rsid w:val="00815E78"/>
    <w:rsid w:val="008171F5"/>
    <w:rsid w:val="00825259"/>
    <w:rsid w:val="00840AE9"/>
    <w:rsid w:val="00840EF3"/>
    <w:rsid w:val="00841721"/>
    <w:rsid w:val="008566DD"/>
    <w:rsid w:val="00857C14"/>
    <w:rsid w:val="008603BD"/>
    <w:rsid w:val="008621E3"/>
    <w:rsid w:val="0087259E"/>
    <w:rsid w:val="00872B7B"/>
    <w:rsid w:val="00884CE0"/>
    <w:rsid w:val="00887986"/>
    <w:rsid w:val="008879A2"/>
    <w:rsid w:val="00890F0D"/>
    <w:rsid w:val="008B1CF6"/>
    <w:rsid w:val="008C1BC1"/>
    <w:rsid w:val="008C2B63"/>
    <w:rsid w:val="008C2BBC"/>
    <w:rsid w:val="008C2D43"/>
    <w:rsid w:val="008C44A0"/>
    <w:rsid w:val="008D1C9F"/>
    <w:rsid w:val="008D2CF4"/>
    <w:rsid w:val="008D7D05"/>
    <w:rsid w:val="008E0D6A"/>
    <w:rsid w:val="008E1023"/>
    <w:rsid w:val="008E66E6"/>
    <w:rsid w:val="008F4FD8"/>
    <w:rsid w:val="008F72BC"/>
    <w:rsid w:val="0090240C"/>
    <w:rsid w:val="009132A2"/>
    <w:rsid w:val="00915924"/>
    <w:rsid w:val="00915EE7"/>
    <w:rsid w:val="00920A1A"/>
    <w:rsid w:val="00924FC6"/>
    <w:rsid w:val="00925277"/>
    <w:rsid w:val="0092562A"/>
    <w:rsid w:val="00925A5D"/>
    <w:rsid w:val="009366CF"/>
    <w:rsid w:val="009411E8"/>
    <w:rsid w:val="009517FC"/>
    <w:rsid w:val="009519E9"/>
    <w:rsid w:val="009520D0"/>
    <w:rsid w:val="00954C0E"/>
    <w:rsid w:val="00954E2C"/>
    <w:rsid w:val="00955965"/>
    <w:rsid w:val="00956045"/>
    <w:rsid w:val="00956B88"/>
    <w:rsid w:val="00957202"/>
    <w:rsid w:val="0096361C"/>
    <w:rsid w:val="00973393"/>
    <w:rsid w:val="00980883"/>
    <w:rsid w:val="00985CD0"/>
    <w:rsid w:val="00985F4D"/>
    <w:rsid w:val="00991970"/>
    <w:rsid w:val="0099669E"/>
    <w:rsid w:val="009A24E5"/>
    <w:rsid w:val="009A4BD4"/>
    <w:rsid w:val="009C6D50"/>
    <w:rsid w:val="009D2BF7"/>
    <w:rsid w:val="009D453E"/>
    <w:rsid w:val="009D7345"/>
    <w:rsid w:val="009E3B87"/>
    <w:rsid w:val="009E3FF6"/>
    <w:rsid w:val="00A07B33"/>
    <w:rsid w:val="00A10A98"/>
    <w:rsid w:val="00A12CD2"/>
    <w:rsid w:val="00A16415"/>
    <w:rsid w:val="00A20215"/>
    <w:rsid w:val="00A2380F"/>
    <w:rsid w:val="00A24530"/>
    <w:rsid w:val="00A2716C"/>
    <w:rsid w:val="00A277A0"/>
    <w:rsid w:val="00A370E2"/>
    <w:rsid w:val="00A37B30"/>
    <w:rsid w:val="00A41108"/>
    <w:rsid w:val="00A45811"/>
    <w:rsid w:val="00A46C68"/>
    <w:rsid w:val="00A47A87"/>
    <w:rsid w:val="00A51EA0"/>
    <w:rsid w:val="00A56809"/>
    <w:rsid w:val="00A6042E"/>
    <w:rsid w:val="00A60657"/>
    <w:rsid w:val="00A61236"/>
    <w:rsid w:val="00A62FE9"/>
    <w:rsid w:val="00A67FBF"/>
    <w:rsid w:val="00A87587"/>
    <w:rsid w:val="00A94BC4"/>
    <w:rsid w:val="00A95FAC"/>
    <w:rsid w:val="00A96064"/>
    <w:rsid w:val="00AA7DC8"/>
    <w:rsid w:val="00AB02D0"/>
    <w:rsid w:val="00AB5C99"/>
    <w:rsid w:val="00AC6B76"/>
    <w:rsid w:val="00AC73AE"/>
    <w:rsid w:val="00AE06B8"/>
    <w:rsid w:val="00B159A9"/>
    <w:rsid w:val="00B234F9"/>
    <w:rsid w:val="00B27C1A"/>
    <w:rsid w:val="00B402D9"/>
    <w:rsid w:val="00B4370F"/>
    <w:rsid w:val="00B43E49"/>
    <w:rsid w:val="00B45DDA"/>
    <w:rsid w:val="00B46C0B"/>
    <w:rsid w:val="00B518E1"/>
    <w:rsid w:val="00B5574D"/>
    <w:rsid w:val="00B627C4"/>
    <w:rsid w:val="00B64D44"/>
    <w:rsid w:val="00B65621"/>
    <w:rsid w:val="00B71008"/>
    <w:rsid w:val="00B71517"/>
    <w:rsid w:val="00B72040"/>
    <w:rsid w:val="00B7796F"/>
    <w:rsid w:val="00B87C77"/>
    <w:rsid w:val="00B87E3F"/>
    <w:rsid w:val="00B91B21"/>
    <w:rsid w:val="00B922CA"/>
    <w:rsid w:val="00BA0C3E"/>
    <w:rsid w:val="00BB2522"/>
    <w:rsid w:val="00BB4CCA"/>
    <w:rsid w:val="00BC0A60"/>
    <w:rsid w:val="00BC304F"/>
    <w:rsid w:val="00BC3A42"/>
    <w:rsid w:val="00BC7ED3"/>
    <w:rsid w:val="00BD1F8B"/>
    <w:rsid w:val="00BD3866"/>
    <w:rsid w:val="00BE1206"/>
    <w:rsid w:val="00BF531A"/>
    <w:rsid w:val="00C04425"/>
    <w:rsid w:val="00C13BD4"/>
    <w:rsid w:val="00C14CD0"/>
    <w:rsid w:val="00C163B6"/>
    <w:rsid w:val="00C26D04"/>
    <w:rsid w:val="00C26E0A"/>
    <w:rsid w:val="00C2706A"/>
    <w:rsid w:val="00C27932"/>
    <w:rsid w:val="00C5552D"/>
    <w:rsid w:val="00C561F9"/>
    <w:rsid w:val="00C562D1"/>
    <w:rsid w:val="00C63C8C"/>
    <w:rsid w:val="00C66BD0"/>
    <w:rsid w:val="00C75B0A"/>
    <w:rsid w:val="00C75FA4"/>
    <w:rsid w:val="00C77575"/>
    <w:rsid w:val="00C82CFF"/>
    <w:rsid w:val="00C836A0"/>
    <w:rsid w:val="00CA2DF0"/>
    <w:rsid w:val="00CA41A0"/>
    <w:rsid w:val="00CA6D89"/>
    <w:rsid w:val="00CB0356"/>
    <w:rsid w:val="00CB0C18"/>
    <w:rsid w:val="00CB3705"/>
    <w:rsid w:val="00CB46FC"/>
    <w:rsid w:val="00CB510A"/>
    <w:rsid w:val="00CB54F6"/>
    <w:rsid w:val="00CB6951"/>
    <w:rsid w:val="00CC6451"/>
    <w:rsid w:val="00CD01BE"/>
    <w:rsid w:val="00CD4D4A"/>
    <w:rsid w:val="00CF31D5"/>
    <w:rsid w:val="00CF3418"/>
    <w:rsid w:val="00CF5A03"/>
    <w:rsid w:val="00CF70D7"/>
    <w:rsid w:val="00D00531"/>
    <w:rsid w:val="00D02871"/>
    <w:rsid w:val="00D04867"/>
    <w:rsid w:val="00D05A00"/>
    <w:rsid w:val="00D10FDB"/>
    <w:rsid w:val="00D11C71"/>
    <w:rsid w:val="00D15E61"/>
    <w:rsid w:val="00D22182"/>
    <w:rsid w:val="00D31177"/>
    <w:rsid w:val="00D3315D"/>
    <w:rsid w:val="00D34F5E"/>
    <w:rsid w:val="00D34FA9"/>
    <w:rsid w:val="00D36872"/>
    <w:rsid w:val="00D46F8A"/>
    <w:rsid w:val="00D47E06"/>
    <w:rsid w:val="00D6038A"/>
    <w:rsid w:val="00D61F8A"/>
    <w:rsid w:val="00D66644"/>
    <w:rsid w:val="00D72246"/>
    <w:rsid w:val="00D74F96"/>
    <w:rsid w:val="00D7580B"/>
    <w:rsid w:val="00D768F5"/>
    <w:rsid w:val="00D918B6"/>
    <w:rsid w:val="00DA1A44"/>
    <w:rsid w:val="00DA1E34"/>
    <w:rsid w:val="00DA3C54"/>
    <w:rsid w:val="00DB062D"/>
    <w:rsid w:val="00DB13A0"/>
    <w:rsid w:val="00DB2BD6"/>
    <w:rsid w:val="00DB5BF0"/>
    <w:rsid w:val="00DC3986"/>
    <w:rsid w:val="00DC44F2"/>
    <w:rsid w:val="00DE73FA"/>
    <w:rsid w:val="00E04325"/>
    <w:rsid w:val="00E04EC9"/>
    <w:rsid w:val="00E11676"/>
    <w:rsid w:val="00E13CF3"/>
    <w:rsid w:val="00E32C79"/>
    <w:rsid w:val="00E544DD"/>
    <w:rsid w:val="00E56856"/>
    <w:rsid w:val="00E60E6E"/>
    <w:rsid w:val="00E65EA2"/>
    <w:rsid w:val="00E7744B"/>
    <w:rsid w:val="00E77927"/>
    <w:rsid w:val="00E92A53"/>
    <w:rsid w:val="00EA26FB"/>
    <w:rsid w:val="00EA4778"/>
    <w:rsid w:val="00EA5532"/>
    <w:rsid w:val="00EB389E"/>
    <w:rsid w:val="00EC2A29"/>
    <w:rsid w:val="00EC3117"/>
    <w:rsid w:val="00EC3C11"/>
    <w:rsid w:val="00EC54F9"/>
    <w:rsid w:val="00EC5C14"/>
    <w:rsid w:val="00ED1013"/>
    <w:rsid w:val="00ED2375"/>
    <w:rsid w:val="00EE328C"/>
    <w:rsid w:val="00EE3698"/>
    <w:rsid w:val="00EE3F0B"/>
    <w:rsid w:val="00EE4F11"/>
    <w:rsid w:val="00EE51B1"/>
    <w:rsid w:val="00EF4761"/>
    <w:rsid w:val="00F04DEB"/>
    <w:rsid w:val="00F056D7"/>
    <w:rsid w:val="00F07BF8"/>
    <w:rsid w:val="00F20E37"/>
    <w:rsid w:val="00F213CA"/>
    <w:rsid w:val="00F2240A"/>
    <w:rsid w:val="00F36AB6"/>
    <w:rsid w:val="00F4684F"/>
    <w:rsid w:val="00F56BE4"/>
    <w:rsid w:val="00F63EF4"/>
    <w:rsid w:val="00F66824"/>
    <w:rsid w:val="00F73802"/>
    <w:rsid w:val="00F73C86"/>
    <w:rsid w:val="00F76388"/>
    <w:rsid w:val="00F773B5"/>
    <w:rsid w:val="00F864E9"/>
    <w:rsid w:val="00F90858"/>
    <w:rsid w:val="00F928D4"/>
    <w:rsid w:val="00FB1B61"/>
    <w:rsid w:val="00FB4FC4"/>
    <w:rsid w:val="00FC77DA"/>
    <w:rsid w:val="00FD2741"/>
    <w:rsid w:val="00FE0CC5"/>
    <w:rsid w:val="00FE398C"/>
    <w:rsid w:val="00FE4695"/>
    <w:rsid w:val="00FF39A7"/>
    <w:rsid w:val="00FF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4F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8461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6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734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56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734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50</Words>
  <Characters>290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关于教学考核材料之一ppt上报要求：1</dc:title>
  <dc:subject/>
  <dc:creator>lenovo</dc:creator>
  <cp:keywords/>
  <dc:description/>
  <cp:lastModifiedBy>夏福全</cp:lastModifiedBy>
  <cp:revision>3</cp:revision>
  <dcterms:created xsi:type="dcterms:W3CDTF">2023-11-20T16:01:00Z</dcterms:created>
  <dcterms:modified xsi:type="dcterms:W3CDTF">2025-11-30T10:20:00Z</dcterms:modified>
</cp:coreProperties>
</file>