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1" w:type="dxa"/>
        <w:jc w:val="center"/>
        <w:tblLayout w:type="fixed"/>
        <w:tblCellMar>
          <w:left w:w="0" w:type="dxa"/>
          <w:right w:w="0" w:type="dxa"/>
        </w:tblCellMar>
        <w:tblLook w:val="00A0"/>
      </w:tblPr>
      <w:tblGrid>
        <w:gridCol w:w="892"/>
        <w:gridCol w:w="161"/>
        <w:gridCol w:w="676"/>
        <w:gridCol w:w="47"/>
        <w:gridCol w:w="1079"/>
        <w:gridCol w:w="731"/>
        <w:gridCol w:w="1252"/>
        <w:gridCol w:w="379"/>
        <w:gridCol w:w="697"/>
        <w:gridCol w:w="1068"/>
        <w:gridCol w:w="1824"/>
        <w:gridCol w:w="1635"/>
      </w:tblGrid>
      <w:tr w:rsidR="008F0BF0">
        <w:trPr>
          <w:trHeight w:val="285"/>
          <w:jc w:val="center"/>
        </w:trPr>
        <w:tc>
          <w:tcPr>
            <w:tcW w:w="1729" w:type="dxa"/>
            <w:gridSpan w:val="3"/>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r>
              <w:rPr>
                <w:rFonts w:hint="eastAsia"/>
              </w:rPr>
              <w:t>附件</w:t>
            </w:r>
            <w:r>
              <w:t>2</w:t>
            </w:r>
            <w:r>
              <w:rPr>
                <w:rFonts w:hint="eastAsia"/>
              </w:rPr>
              <w:t>：</w:t>
            </w:r>
          </w:p>
        </w:tc>
        <w:tc>
          <w:tcPr>
            <w:tcW w:w="1857" w:type="dxa"/>
            <w:gridSpan w:val="3"/>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p>
        </w:tc>
        <w:tc>
          <w:tcPr>
            <w:tcW w:w="1631" w:type="dxa"/>
            <w:gridSpan w:val="2"/>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p>
        </w:tc>
        <w:tc>
          <w:tcPr>
            <w:tcW w:w="1765" w:type="dxa"/>
            <w:gridSpan w:val="2"/>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p>
        </w:tc>
        <w:tc>
          <w:tcPr>
            <w:tcW w:w="1824" w:type="dxa"/>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p>
        </w:tc>
        <w:tc>
          <w:tcPr>
            <w:tcW w:w="1635" w:type="dxa"/>
            <w:tcBorders>
              <w:top w:val="nil"/>
              <w:left w:val="nil"/>
              <w:bottom w:val="nil"/>
              <w:right w:val="nil"/>
            </w:tcBorders>
            <w:noWrap/>
            <w:tcMar>
              <w:top w:w="12" w:type="dxa"/>
              <w:left w:w="12" w:type="dxa"/>
              <w:bottom w:w="0" w:type="dxa"/>
              <w:right w:w="12" w:type="dxa"/>
            </w:tcMar>
            <w:vAlign w:val="bottom"/>
          </w:tcPr>
          <w:p w:rsidR="008F0BF0" w:rsidRDefault="008F0BF0">
            <w:pPr>
              <w:rPr>
                <w:rFonts w:ascii="宋体" w:cs="宋体"/>
                <w:sz w:val="24"/>
              </w:rPr>
            </w:pPr>
          </w:p>
        </w:tc>
      </w:tr>
      <w:tr w:rsidR="008F0BF0">
        <w:trPr>
          <w:trHeight w:val="555"/>
          <w:jc w:val="center"/>
        </w:trPr>
        <w:tc>
          <w:tcPr>
            <w:tcW w:w="10441" w:type="dxa"/>
            <w:gridSpan w:val="12"/>
            <w:tcBorders>
              <w:top w:val="nil"/>
              <w:left w:val="nil"/>
              <w:bottom w:val="nil"/>
              <w:right w:val="nil"/>
            </w:tcBorders>
            <w:tcMar>
              <w:top w:w="12" w:type="dxa"/>
              <w:left w:w="12" w:type="dxa"/>
              <w:bottom w:w="0" w:type="dxa"/>
              <w:right w:w="12" w:type="dxa"/>
            </w:tcMar>
            <w:vAlign w:val="center"/>
          </w:tcPr>
          <w:p w:rsidR="008F0BF0" w:rsidRDefault="008F0BF0">
            <w:pPr>
              <w:jc w:val="center"/>
              <w:rPr>
                <w:b/>
                <w:bCs/>
                <w:sz w:val="32"/>
                <w:szCs w:val="32"/>
              </w:rPr>
            </w:pPr>
            <w:r>
              <w:rPr>
                <w:rFonts w:hint="eastAsia"/>
                <w:b/>
                <w:bCs/>
                <w:sz w:val="32"/>
                <w:szCs w:val="32"/>
              </w:rPr>
              <w:t>博士直接认定讲师资格人员简明情况登记表</w:t>
            </w:r>
          </w:p>
        </w:tc>
      </w:tr>
      <w:tr w:rsidR="008F0BF0">
        <w:trPr>
          <w:trHeight w:val="420"/>
          <w:jc w:val="center"/>
        </w:trPr>
        <w:tc>
          <w:tcPr>
            <w:tcW w:w="10441" w:type="dxa"/>
            <w:gridSpan w:val="12"/>
            <w:tcBorders>
              <w:top w:val="nil"/>
              <w:left w:val="nil"/>
              <w:bottom w:val="nil"/>
              <w:right w:val="nil"/>
            </w:tcBorders>
            <w:noWrap/>
            <w:tcMar>
              <w:top w:w="12" w:type="dxa"/>
              <w:left w:w="12" w:type="dxa"/>
              <w:bottom w:w="0" w:type="dxa"/>
              <w:right w:w="12" w:type="dxa"/>
            </w:tcMar>
            <w:vAlign w:val="center"/>
          </w:tcPr>
          <w:p w:rsidR="008F0BF0" w:rsidRDefault="008F0BF0">
            <w:pPr>
              <w:rPr>
                <w:rFonts w:ascii="宋体" w:cs="宋体"/>
                <w:b/>
                <w:bCs/>
                <w:sz w:val="22"/>
                <w:szCs w:val="22"/>
              </w:rPr>
            </w:pPr>
            <w:r>
              <w:rPr>
                <w:rFonts w:hint="eastAsia"/>
                <w:b/>
                <w:bCs/>
                <w:sz w:val="22"/>
                <w:szCs w:val="22"/>
              </w:rPr>
              <w:t>部门（党政盖章）：</w:t>
            </w:r>
            <w:r>
              <w:rPr>
                <w:sz w:val="22"/>
                <w:szCs w:val="22"/>
              </w:rPr>
              <w:t>XXX</w:t>
            </w:r>
            <w:r>
              <w:rPr>
                <w:rFonts w:hint="eastAsia"/>
                <w:sz w:val="22"/>
                <w:szCs w:val="22"/>
              </w:rPr>
              <w:t>学院</w:t>
            </w:r>
            <w:r>
              <w:rPr>
                <w:sz w:val="22"/>
                <w:szCs w:val="22"/>
              </w:rPr>
              <w:t xml:space="preserve">                      </w:t>
            </w:r>
            <w:r>
              <w:rPr>
                <w:rFonts w:hint="eastAsia"/>
                <w:sz w:val="22"/>
                <w:szCs w:val="22"/>
              </w:rPr>
              <w:t>党政负责人签字：</w:t>
            </w:r>
          </w:p>
        </w:tc>
      </w:tr>
      <w:tr w:rsidR="008F0BF0">
        <w:trPr>
          <w:trHeight w:val="456"/>
          <w:jc w:val="center"/>
        </w:trPr>
        <w:tc>
          <w:tcPr>
            <w:tcW w:w="892"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姓名</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b/>
                <w:bCs/>
              </w:rPr>
            </w:pPr>
            <w:r>
              <w:rPr>
                <w:rFonts w:ascii="楷体_GB2312" w:eastAsia="楷体_GB2312" w:hint="eastAsia"/>
                <w:b/>
                <w:bCs/>
              </w:rPr>
              <w:t>出生</w:t>
            </w:r>
          </w:p>
          <w:p w:rsidR="008F0BF0" w:rsidRDefault="008F0BF0">
            <w:pPr>
              <w:jc w:val="center"/>
              <w:rPr>
                <w:rFonts w:ascii="楷体_GB2312" w:eastAsia="楷体_GB2312" w:hAnsi="宋体" w:cs="宋体"/>
                <w:b/>
                <w:bCs/>
                <w:sz w:val="24"/>
              </w:rPr>
            </w:pPr>
            <w:r>
              <w:rPr>
                <w:rFonts w:ascii="楷体_GB2312" w:eastAsia="楷体_GB2312" w:hint="eastAsia"/>
                <w:b/>
                <w:bCs/>
              </w:rPr>
              <w:t>年月</w:t>
            </w:r>
          </w:p>
        </w:tc>
        <w:tc>
          <w:tcPr>
            <w:tcW w:w="3109" w:type="dxa"/>
            <w:gridSpan w:val="4"/>
            <w:vMerge w:val="restart"/>
            <w:tcBorders>
              <w:top w:val="single" w:sz="4" w:space="0" w:color="auto"/>
              <w:left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博士毕业学校及时间</w:t>
            </w:r>
          </w:p>
        </w:tc>
        <w:tc>
          <w:tcPr>
            <w:tcW w:w="2144" w:type="dxa"/>
            <w:gridSpan w:val="3"/>
            <w:tcBorders>
              <w:top w:val="single" w:sz="4" w:space="0" w:color="auto"/>
              <w:left w:val="nil"/>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现任专业技术职务</w:t>
            </w:r>
          </w:p>
        </w:tc>
        <w:tc>
          <w:tcPr>
            <w:tcW w:w="1824" w:type="dxa"/>
            <w:vMerge w:val="restart"/>
            <w:tcBorders>
              <w:top w:val="single" w:sz="4" w:space="0" w:color="auto"/>
              <w:left w:val="nil"/>
              <w:right w:val="single" w:sz="4" w:space="0" w:color="auto"/>
            </w:tcBorders>
            <w:vAlign w:val="center"/>
          </w:tcPr>
          <w:p w:rsidR="008F0BF0" w:rsidRDefault="008F0BF0">
            <w:pPr>
              <w:jc w:val="center"/>
              <w:rPr>
                <w:rFonts w:ascii="楷体_GB2312" w:eastAsia="楷体_GB2312"/>
                <w:b/>
                <w:bCs/>
                <w:sz w:val="20"/>
                <w:szCs w:val="20"/>
              </w:rPr>
            </w:pPr>
            <w:r>
              <w:rPr>
                <w:rFonts w:ascii="楷体_GB2312" w:eastAsia="楷体_GB2312" w:hint="eastAsia"/>
                <w:b/>
                <w:bCs/>
                <w:sz w:val="20"/>
                <w:szCs w:val="20"/>
              </w:rPr>
              <w:t>取得高校教师</w:t>
            </w:r>
          </w:p>
          <w:p w:rsidR="008F0BF0" w:rsidRDefault="008F0BF0">
            <w:pPr>
              <w:jc w:val="center"/>
              <w:rPr>
                <w:rFonts w:ascii="楷体_GB2312" w:eastAsia="楷体_GB2312" w:hAnsi="宋体" w:cs="宋体"/>
                <w:b/>
                <w:bCs/>
                <w:sz w:val="20"/>
                <w:szCs w:val="20"/>
              </w:rPr>
            </w:pPr>
            <w:r>
              <w:rPr>
                <w:rFonts w:ascii="楷体_GB2312" w:eastAsia="楷体_GB2312" w:hint="eastAsia"/>
                <w:b/>
                <w:bCs/>
                <w:sz w:val="20"/>
                <w:szCs w:val="20"/>
              </w:rPr>
              <w:t>任职资格时间</w:t>
            </w:r>
          </w:p>
        </w:tc>
        <w:tc>
          <w:tcPr>
            <w:tcW w:w="1635"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申报学科</w:t>
            </w:r>
          </w:p>
        </w:tc>
      </w:tr>
      <w:tr w:rsidR="008F0BF0">
        <w:trPr>
          <w:trHeight w:val="458"/>
          <w:jc w:val="center"/>
        </w:trPr>
        <w:tc>
          <w:tcPr>
            <w:tcW w:w="892" w:type="dxa"/>
            <w:vMerge/>
            <w:tcBorders>
              <w:top w:val="single" w:sz="4" w:space="0" w:color="auto"/>
              <w:left w:val="single" w:sz="4" w:space="0" w:color="auto"/>
              <w:bottom w:val="single" w:sz="4" w:space="0" w:color="auto"/>
              <w:right w:val="single" w:sz="4" w:space="0" w:color="auto"/>
            </w:tcBorders>
            <w:vAlign w:val="center"/>
          </w:tcPr>
          <w:p w:rsidR="008F0BF0" w:rsidRDefault="008F0BF0">
            <w:pPr>
              <w:rPr>
                <w:rFonts w:ascii="楷体_GB2312" w:eastAsia="楷体_GB2312" w:hAnsi="宋体" w:cs="宋体"/>
                <w:b/>
                <w:bCs/>
                <w:sz w:val="24"/>
              </w:rPr>
            </w:pPr>
          </w:p>
        </w:tc>
        <w:tc>
          <w:tcPr>
            <w:tcW w:w="837" w:type="dxa"/>
            <w:gridSpan w:val="2"/>
            <w:vMerge/>
            <w:tcBorders>
              <w:top w:val="single" w:sz="4" w:space="0" w:color="auto"/>
              <w:left w:val="single" w:sz="4" w:space="0" w:color="auto"/>
              <w:bottom w:val="single" w:sz="4" w:space="0" w:color="auto"/>
              <w:right w:val="single" w:sz="4" w:space="0" w:color="auto"/>
            </w:tcBorders>
            <w:vAlign w:val="center"/>
          </w:tcPr>
          <w:p w:rsidR="008F0BF0" w:rsidRDefault="008F0BF0">
            <w:pPr>
              <w:rPr>
                <w:rFonts w:ascii="楷体_GB2312" w:eastAsia="楷体_GB2312" w:hAnsi="宋体" w:cs="宋体"/>
                <w:b/>
                <w:bCs/>
                <w:sz w:val="24"/>
              </w:rPr>
            </w:pPr>
          </w:p>
        </w:tc>
        <w:tc>
          <w:tcPr>
            <w:tcW w:w="3109" w:type="dxa"/>
            <w:gridSpan w:val="4"/>
            <w:vMerge/>
            <w:tcBorders>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Cs w:val="21"/>
              </w:rPr>
            </w:pPr>
          </w:p>
        </w:tc>
        <w:tc>
          <w:tcPr>
            <w:tcW w:w="1076" w:type="dxa"/>
            <w:gridSpan w:val="2"/>
            <w:tcBorders>
              <w:top w:val="nil"/>
              <w:left w:val="nil"/>
              <w:bottom w:val="single" w:sz="4" w:space="0" w:color="auto"/>
              <w:right w:val="single" w:sz="4" w:space="0" w:color="auto"/>
            </w:tcBorders>
            <w:vAlign w:val="center"/>
          </w:tcPr>
          <w:p w:rsidR="008F0BF0" w:rsidRDefault="008F0BF0">
            <w:pPr>
              <w:jc w:val="center"/>
              <w:rPr>
                <w:rFonts w:ascii="楷体_GB2312" w:eastAsia="楷体_GB2312" w:hAnsi="宋体" w:cs="宋体"/>
                <w:sz w:val="22"/>
                <w:szCs w:val="22"/>
              </w:rPr>
            </w:pPr>
            <w:r>
              <w:rPr>
                <w:rFonts w:ascii="楷体_GB2312" w:eastAsia="楷体_GB2312" w:hAnsi="宋体" w:cs="宋体" w:hint="eastAsia"/>
                <w:sz w:val="22"/>
                <w:szCs w:val="22"/>
              </w:rPr>
              <w:t>名称</w:t>
            </w:r>
          </w:p>
        </w:tc>
        <w:tc>
          <w:tcPr>
            <w:tcW w:w="1068" w:type="dxa"/>
            <w:tcBorders>
              <w:top w:val="nil"/>
              <w:left w:val="nil"/>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r>
              <w:rPr>
                <w:rFonts w:ascii="楷体_GB2312" w:eastAsia="楷体_GB2312" w:hint="eastAsia"/>
                <w:sz w:val="22"/>
                <w:szCs w:val="22"/>
              </w:rPr>
              <w:t>聘任时间</w:t>
            </w:r>
          </w:p>
        </w:tc>
        <w:tc>
          <w:tcPr>
            <w:tcW w:w="1824" w:type="dxa"/>
            <w:vMerge/>
            <w:tcBorders>
              <w:left w:val="nil"/>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黑体" w:eastAsia="黑体" w:hAnsi="黑体" w:cs="宋体"/>
                <w:color w:val="0000FF"/>
                <w:sz w:val="24"/>
              </w:rPr>
            </w:pPr>
          </w:p>
        </w:tc>
        <w:tc>
          <w:tcPr>
            <w:tcW w:w="1635" w:type="dxa"/>
            <w:vMerge/>
            <w:tcBorders>
              <w:top w:val="single" w:sz="4" w:space="0" w:color="auto"/>
              <w:left w:val="single" w:sz="4" w:space="0" w:color="auto"/>
              <w:bottom w:val="single" w:sz="4" w:space="0" w:color="auto"/>
              <w:right w:val="single" w:sz="4" w:space="0" w:color="auto"/>
            </w:tcBorders>
            <w:vAlign w:val="center"/>
          </w:tcPr>
          <w:p w:rsidR="008F0BF0" w:rsidRDefault="008F0BF0">
            <w:pPr>
              <w:rPr>
                <w:rFonts w:ascii="楷体_GB2312" w:eastAsia="楷体_GB2312" w:hAnsi="宋体" w:cs="宋体"/>
                <w:b/>
                <w:bCs/>
                <w:sz w:val="24"/>
              </w:rPr>
            </w:pPr>
          </w:p>
        </w:tc>
      </w:tr>
      <w:tr w:rsidR="008F0BF0">
        <w:trPr>
          <w:trHeight w:val="540"/>
          <w:jc w:val="center"/>
        </w:trPr>
        <w:tc>
          <w:tcPr>
            <w:tcW w:w="89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color w:val="0000FF"/>
                <w:sz w:val="22"/>
                <w:szCs w:val="22"/>
              </w:rPr>
            </w:pPr>
            <w:r>
              <w:rPr>
                <w:rFonts w:ascii="楷体_GB2312" w:eastAsia="楷体_GB2312" w:hint="eastAsia"/>
                <w:color w:val="0000FF"/>
                <w:sz w:val="22"/>
                <w:szCs w:val="22"/>
              </w:rPr>
              <w:t>张三</w:t>
            </w:r>
          </w:p>
        </w:tc>
        <w:tc>
          <w:tcPr>
            <w:tcW w:w="837" w:type="dxa"/>
            <w:gridSpan w:val="2"/>
            <w:tcBorders>
              <w:top w:val="nil"/>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color w:val="0000FF"/>
                <w:sz w:val="22"/>
                <w:szCs w:val="22"/>
              </w:rPr>
            </w:pPr>
            <w:r>
              <w:rPr>
                <w:color w:val="0000FF"/>
                <w:sz w:val="22"/>
                <w:szCs w:val="22"/>
              </w:rPr>
              <w:t>1987.10</w:t>
            </w:r>
          </w:p>
        </w:tc>
        <w:tc>
          <w:tcPr>
            <w:tcW w:w="3109" w:type="dxa"/>
            <w:gridSpan w:val="4"/>
            <w:tcBorders>
              <w:top w:val="nil"/>
              <w:left w:val="nil"/>
              <w:bottom w:val="single" w:sz="4" w:space="0" w:color="auto"/>
              <w:right w:val="single" w:sz="4" w:space="0" w:color="auto"/>
            </w:tcBorders>
            <w:tcMar>
              <w:top w:w="12" w:type="dxa"/>
              <w:left w:w="12" w:type="dxa"/>
              <w:bottom w:w="0" w:type="dxa"/>
              <w:right w:w="12" w:type="dxa"/>
            </w:tcMar>
            <w:vAlign w:val="center"/>
          </w:tcPr>
          <w:p w:rsidR="008F0BF0" w:rsidRDefault="008F0BF0">
            <w:pPr>
              <w:spacing w:line="240" w:lineRule="exact"/>
              <w:jc w:val="center"/>
              <w:rPr>
                <w:rFonts w:ascii="楷体_GB2312" w:eastAsia="楷体_GB2312"/>
                <w:color w:val="0000FF"/>
                <w:sz w:val="22"/>
                <w:szCs w:val="22"/>
              </w:rPr>
            </w:pPr>
            <w:r>
              <w:rPr>
                <w:rFonts w:ascii="楷体_GB2312" w:eastAsia="楷体_GB2312" w:hint="eastAsia"/>
                <w:color w:val="0000FF"/>
                <w:sz w:val="22"/>
                <w:szCs w:val="22"/>
              </w:rPr>
              <w:t>南京大学</w:t>
            </w:r>
          </w:p>
          <w:p w:rsidR="008F0BF0" w:rsidRDefault="008F0BF0">
            <w:pPr>
              <w:spacing w:line="240" w:lineRule="exact"/>
              <w:jc w:val="center"/>
              <w:rPr>
                <w:rFonts w:ascii="楷体_GB2312" w:eastAsia="楷体_GB2312" w:hAnsi="宋体" w:cs="宋体"/>
                <w:color w:val="0000FF"/>
                <w:sz w:val="22"/>
                <w:szCs w:val="22"/>
              </w:rPr>
            </w:pPr>
            <w:r>
              <w:rPr>
                <w:rFonts w:eastAsia="楷体_GB2312"/>
                <w:color w:val="0000FF"/>
                <w:sz w:val="22"/>
                <w:szCs w:val="22"/>
              </w:rPr>
              <w:t>2018.06</w:t>
            </w:r>
          </w:p>
        </w:tc>
        <w:tc>
          <w:tcPr>
            <w:tcW w:w="1076" w:type="dxa"/>
            <w:gridSpan w:val="2"/>
            <w:tcBorders>
              <w:top w:val="nil"/>
              <w:left w:val="single" w:sz="4" w:space="0" w:color="auto"/>
              <w:bottom w:val="nil"/>
              <w:right w:val="single" w:sz="4" w:space="0" w:color="auto"/>
            </w:tcBorders>
            <w:vAlign w:val="center"/>
          </w:tcPr>
          <w:p w:rsidR="008F0BF0" w:rsidRDefault="008F0BF0">
            <w:pPr>
              <w:jc w:val="center"/>
              <w:rPr>
                <w:rFonts w:ascii="楷体_GB2312" w:eastAsia="楷体_GB2312" w:hAnsi="宋体" w:cs="宋体"/>
                <w:color w:val="0000FF"/>
                <w:sz w:val="22"/>
                <w:szCs w:val="22"/>
              </w:rPr>
            </w:pPr>
            <w:r>
              <w:rPr>
                <w:rFonts w:ascii="楷体_GB2312" w:eastAsia="楷体_GB2312" w:hint="eastAsia"/>
                <w:color w:val="0000FF"/>
                <w:sz w:val="22"/>
                <w:szCs w:val="22"/>
              </w:rPr>
              <w:t>未评级</w:t>
            </w:r>
          </w:p>
        </w:tc>
        <w:tc>
          <w:tcPr>
            <w:tcW w:w="1068" w:type="dxa"/>
            <w:tcBorders>
              <w:top w:val="nil"/>
              <w:left w:val="single" w:sz="4" w:space="0" w:color="auto"/>
              <w:bottom w:val="nil"/>
              <w:right w:val="single" w:sz="4" w:space="0" w:color="000000"/>
            </w:tcBorders>
            <w:vAlign w:val="center"/>
          </w:tcPr>
          <w:p w:rsidR="008F0BF0" w:rsidRDefault="008F0BF0">
            <w:pPr>
              <w:jc w:val="center"/>
              <w:rPr>
                <w:rFonts w:ascii="楷体_GB2312" w:eastAsia="楷体_GB2312" w:hAnsi="宋体" w:cs="宋体"/>
                <w:color w:val="0000FF"/>
                <w:sz w:val="22"/>
                <w:szCs w:val="22"/>
              </w:rPr>
            </w:pPr>
          </w:p>
        </w:tc>
        <w:tc>
          <w:tcPr>
            <w:tcW w:w="1824" w:type="dxa"/>
            <w:tcBorders>
              <w:top w:val="single" w:sz="4" w:space="0" w:color="auto"/>
              <w:left w:val="nil"/>
              <w:bottom w:val="nil"/>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color w:val="0000FF"/>
                <w:sz w:val="22"/>
                <w:szCs w:val="22"/>
              </w:rPr>
            </w:pPr>
            <w:r>
              <w:rPr>
                <w:rFonts w:ascii="楷体_GB2312" w:eastAsia="楷体_GB2312"/>
                <w:color w:val="0000FF"/>
                <w:sz w:val="22"/>
                <w:szCs w:val="22"/>
              </w:rPr>
              <w:t>2021.08</w:t>
            </w:r>
          </w:p>
        </w:tc>
        <w:tc>
          <w:tcPr>
            <w:tcW w:w="163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spacing w:line="240" w:lineRule="exact"/>
              <w:jc w:val="center"/>
              <w:rPr>
                <w:rFonts w:ascii="楷体_GB2312" w:eastAsia="楷体_GB2312"/>
                <w:color w:val="0000FF"/>
                <w:sz w:val="22"/>
                <w:szCs w:val="22"/>
              </w:rPr>
            </w:pPr>
            <w:r>
              <w:rPr>
                <w:rFonts w:ascii="楷体_GB2312" w:eastAsia="楷体_GB2312" w:hint="eastAsia"/>
                <w:color w:val="0000FF"/>
                <w:sz w:val="22"/>
                <w:szCs w:val="22"/>
              </w:rPr>
              <w:t>二级学科</w:t>
            </w:r>
          </w:p>
        </w:tc>
      </w:tr>
      <w:tr w:rsidR="008F0BF0">
        <w:trPr>
          <w:trHeight w:val="505"/>
          <w:jc w:val="center"/>
        </w:trPr>
        <w:tc>
          <w:tcPr>
            <w:tcW w:w="3586" w:type="dxa"/>
            <w:gridSpan w:val="6"/>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近</w:t>
            </w:r>
            <w:r>
              <w:rPr>
                <w:rFonts w:ascii="楷体_GB2312" w:eastAsia="楷体_GB2312"/>
                <w:b/>
                <w:bCs/>
              </w:rPr>
              <w:t>2</w:t>
            </w:r>
            <w:r>
              <w:rPr>
                <w:rFonts w:ascii="楷体_GB2312" w:eastAsia="楷体_GB2312" w:hint="eastAsia"/>
                <w:b/>
                <w:bCs/>
              </w:rPr>
              <w:t>年任课情况</w:t>
            </w:r>
            <w:r>
              <w:rPr>
                <w:rFonts w:ascii="楷体_GB2312" w:eastAsia="楷体_GB2312" w:hint="eastAsia"/>
                <w:color w:val="FF0000"/>
                <w:sz w:val="16"/>
                <w:szCs w:val="16"/>
              </w:rPr>
              <w:t>（</w:t>
            </w:r>
            <w:r>
              <w:rPr>
                <w:rFonts w:ascii="楷体_GB2312" w:eastAsia="楷体_GB2312" w:hint="eastAsia"/>
                <w:color w:val="FF0000"/>
                <w:sz w:val="18"/>
                <w:szCs w:val="18"/>
              </w:rPr>
              <w:t>理论学时</w:t>
            </w:r>
            <w:r>
              <w:rPr>
                <w:rFonts w:ascii="楷体_GB2312" w:eastAsia="楷体_GB2312" w:hint="eastAsia"/>
                <w:bCs/>
                <w:color w:val="FF0000"/>
                <w:sz w:val="18"/>
                <w:szCs w:val="18"/>
              </w:rPr>
              <w:t>阅后删除</w:t>
            </w:r>
            <w:r>
              <w:rPr>
                <w:rFonts w:ascii="楷体_GB2312" w:eastAsia="楷体_GB2312" w:hint="eastAsia"/>
                <w:color w:val="FF0000"/>
                <w:sz w:val="16"/>
                <w:szCs w:val="16"/>
              </w:rPr>
              <w:t>）</w:t>
            </w:r>
          </w:p>
        </w:tc>
        <w:tc>
          <w:tcPr>
            <w:tcW w:w="5220" w:type="dxa"/>
            <w:gridSpan w:val="5"/>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r>
              <w:rPr>
                <w:rFonts w:ascii="楷体_GB2312" w:eastAsia="楷体_GB2312" w:hint="eastAsia"/>
                <w:b/>
                <w:bCs/>
              </w:rPr>
              <w:t>考核情况</w:t>
            </w:r>
          </w:p>
        </w:tc>
        <w:tc>
          <w:tcPr>
            <w:tcW w:w="1635" w:type="dxa"/>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Cs w:val="21"/>
              </w:rPr>
            </w:pPr>
            <w:r>
              <w:rPr>
                <w:rFonts w:ascii="楷体_GB2312" w:eastAsia="楷体_GB2312" w:hAnsi="宋体" w:cs="宋体" w:hint="eastAsia"/>
                <w:b/>
                <w:bCs/>
                <w:szCs w:val="21"/>
              </w:rPr>
              <w:t>符合条款</w:t>
            </w:r>
          </w:p>
        </w:tc>
      </w:tr>
      <w:tr w:rsidR="008F0BF0">
        <w:trPr>
          <w:trHeight w:val="451"/>
          <w:jc w:val="center"/>
        </w:trPr>
        <w:tc>
          <w:tcPr>
            <w:tcW w:w="1053" w:type="dxa"/>
            <w:gridSpan w:val="2"/>
            <w:vMerge w:val="restart"/>
            <w:tcBorders>
              <w:top w:val="nil"/>
              <w:left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sz w:val="22"/>
                <w:szCs w:val="22"/>
              </w:rPr>
            </w:pPr>
            <w:r>
              <w:rPr>
                <w:rFonts w:ascii="楷体_GB2312" w:eastAsia="楷体_GB2312" w:hint="eastAsia"/>
                <w:sz w:val="22"/>
                <w:szCs w:val="22"/>
              </w:rPr>
              <w:t>总学时</w:t>
            </w:r>
          </w:p>
        </w:tc>
        <w:tc>
          <w:tcPr>
            <w:tcW w:w="723" w:type="dxa"/>
            <w:gridSpan w:val="2"/>
            <w:vMerge w:val="restart"/>
            <w:tcBorders>
              <w:top w:val="nil"/>
              <w:left w:val="single" w:sz="4" w:space="0" w:color="auto"/>
              <w:right w:val="single" w:sz="4" w:space="0" w:color="auto"/>
            </w:tcBorders>
            <w:vAlign w:val="center"/>
          </w:tcPr>
          <w:p w:rsidR="008F0BF0" w:rsidRDefault="008F0BF0">
            <w:pPr>
              <w:jc w:val="center"/>
              <w:rPr>
                <w:rFonts w:ascii="楷体_GB2312" w:eastAsia="楷体_GB2312" w:hAnsi="宋体" w:cs="宋体"/>
                <w:sz w:val="22"/>
                <w:szCs w:val="22"/>
              </w:rPr>
            </w:pPr>
            <w:r>
              <w:rPr>
                <w:color w:val="0000FF"/>
                <w:sz w:val="22"/>
                <w:szCs w:val="22"/>
              </w:rPr>
              <w:t>0</w:t>
            </w:r>
          </w:p>
        </w:tc>
        <w:tc>
          <w:tcPr>
            <w:tcW w:w="1079" w:type="dxa"/>
            <w:vMerge w:val="restart"/>
            <w:tcBorders>
              <w:top w:val="nil"/>
              <w:left w:val="single" w:sz="4" w:space="0" w:color="auto"/>
              <w:right w:val="single" w:sz="4" w:space="0" w:color="auto"/>
            </w:tcBorders>
            <w:vAlign w:val="center"/>
          </w:tcPr>
          <w:p w:rsidR="008F0BF0" w:rsidRDefault="008F0BF0">
            <w:pPr>
              <w:jc w:val="center"/>
              <w:rPr>
                <w:rFonts w:ascii="楷体_GB2312" w:eastAsia="楷体_GB2312" w:hAnsi="宋体" w:cs="宋体"/>
                <w:sz w:val="22"/>
                <w:szCs w:val="22"/>
              </w:rPr>
            </w:pPr>
            <w:r>
              <w:rPr>
                <w:rFonts w:ascii="楷体_GB2312" w:eastAsia="楷体_GB2312" w:hint="eastAsia"/>
                <w:sz w:val="22"/>
                <w:szCs w:val="22"/>
              </w:rPr>
              <w:t>平均学时</w:t>
            </w:r>
          </w:p>
        </w:tc>
        <w:tc>
          <w:tcPr>
            <w:tcW w:w="731" w:type="dxa"/>
            <w:vMerge w:val="restart"/>
            <w:tcBorders>
              <w:top w:val="nil"/>
              <w:left w:val="single" w:sz="4" w:space="0" w:color="auto"/>
              <w:right w:val="single" w:sz="4" w:space="0" w:color="auto"/>
            </w:tcBorders>
            <w:vAlign w:val="center"/>
          </w:tcPr>
          <w:p w:rsidR="008F0BF0" w:rsidRDefault="008F0BF0">
            <w:pPr>
              <w:jc w:val="center"/>
              <w:rPr>
                <w:rFonts w:ascii="楷体_GB2312" w:eastAsia="楷体_GB2312" w:hAnsi="宋体" w:cs="宋体"/>
                <w:sz w:val="22"/>
                <w:szCs w:val="22"/>
              </w:rPr>
            </w:pPr>
            <w:r>
              <w:rPr>
                <w:color w:val="0000FF"/>
                <w:sz w:val="22"/>
                <w:szCs w:val="22"/>
              </w:rPr>
              <w:t>0</w:t>
            </w:r>
          </w:p>
        </w:tc>
        <w:tc>
          <w:tcPr>
            <w:tcW w:w="3396" w:type="dxa"/>
            <w:gridSpan w:val="4"/>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color w:val="0000FF"/>
                <w:sz w:val="22"/>
                <w:szCs w:val="22"/>
              </w:rPr>
            </w:pPr>
            <w:r>
              <w:rPr>
                <w:szCs w:val="21"/>
              </w:rPr>
              <w:t>202x-202x</w:t>
            </w:r>
            <w:bookmarkStart w:id="0" w:name="_GoBack"/>
            <w:bookmarkEnd w:id="0"/>
            <w:r>
              <w:rPr>
                <w:rFonts w:ascii="楷体_GB2312" w:eastAsia="楷体_GB2312" w:hint="eastAsia"/>
              </w:rPr>
              <w:t>学年教学质量考核情况</w:t>
            </w:r>
          </w:p>
        </w:tc>
        <w:tc>
          <w:tcPr>
            <w:tcW w:w="1824" w:type="dxa"/>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color w:val="0000FF"/>
                <w:sz w:val="22"/>
                <w:szCs w:val="22"/>
              </w:rPr>
            </w:pPr>
            <w:r>
              <w:rPr>
                <w:rFonts w:ascii="楷体_GB2312" w:eastAsia="楷体_GB2312" w:hint="eastAsia"/>
              </w:rPr>
              <w:t>师德考核情况</w:t>
            </w:r>
          </w:p>
        </w:tc>
        <w:tc>
          <w:tcPr>
            <w:tcW w:w="1635" w:type="dxa"/>
            <w:vMerge w:val="restart"/>
            <w:tcBorders>
              <w:top w:val="single" w:sz="4" w:space="0" w:color="auto"/>
              <w:left w:val="single" w:sz="4" w:space="0" w:color="auto"/>
              <w:right w:val="single" w:sz="4" w:space="0" w:color="auto"/>
            </w:tcBorders>
            <w:vAlign w:val="center"/>
          </w:tcPr>
          <w:p w:rsidR="008F0BF0" w:rsidRDefault="008F0BF0">
            <w:pPr>
              <w:jc w:val="center"/>
              <w:rPr>
                <w:color w:val="0000FF"/>
                <w:szCs w:val="21"/>
              </w:rPr>
            </w:pPr>
            <w:r>
              <w:rPr>
                <w:rFonts w:ascii="楷体_GB2312" w:eastAsia="楷体_GB2312" w:hAnsi="宋体" w:cs="宋体" w:hint="eastAsia"/>
                <w:b/>
                <w:bCs/>
                <w:szCs w:val="21"/>
              </w:rPr>
              <w:t>十</w:t>
            </w:r>
          </w:p>
        </w:tc>
      </w:tr>
      <w:tr w:rsidR="008F0BF0">
        <w:trPr>
          <w:trHeight w:val="457"/>
          <w:jc w:val="center"/>
        </w:trPr>
        <w:tc>
          <w:tcPr>
            <w:tcW w:w="1053" w:type="dxa"/>
            <w:gridSpan w:val="2"/>
            <w:vMerge/>
            <w:tcBorders>
              <w:left w:val="single" w:sz="4" w:space="0" w:color="auto"/>
              <w:bottom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hAnsi="宋体" w:cs="宋体"/>
                <w:b/>
                <w:bCs/>
                <w:sz w:val="24"/>
              </w:rPr>
            </w:pPr>
          </w:p>
        </w:tc>
        <w:tc>
          <w:tcPr>
            <w:tcW w:w="723" w:type="dxa"/>
            <w:gridSpan w:val="2"/>
            <w:vMerge/>
            <w:tcBorders>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p>
        </w:tc>
        <w:tc>
          <w:tcPr>
            <w:tcW w:w="1079" w:type="dxa"/>
            <w:vMerge/>
            <w:tcBorders>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p>
        </w:tc>
        <w:tc>
          <w:tcPr>
            <w:tcW w:w="731" w:type="dxa"/>
            <w:vMerge/>
            <w:tcBorders>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p>
        </w:tc>
        <w:tc>
          <w:tcPr>
            <w:tcW w:w="3396" w:type="dxa"/>
            <w:gridSpan w:val="4"/>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Cs/>
                <w:color w:val="0000FF"/>
                <w:szCs w:val="21"/>
              </w:rPr>
            </w:pPr>
            <w:r>
              <w:rPr>
                <w:rFonts w:ascii="楷体_GB2312" w:eastAsia="楷体_GB2312" w:hAnsi="宋体" w:cs="宋体" w:hint="eastAsia"/>
                <w:bCs/>
                <w:color w:val="0000FF"/>
                <w:szCs w:val="21"/>
              </w:rPr>
              <w:t>良好</w:t>
            </w:r>
            <w:r>
              <w:rPr>
                <w:rFonts w:ascii="楷体_GB2312" w:eastAsia="楷体_GB2312" w:hAnsi="宋体" w:cs="宋体"/>
                <w:bCs/>
                <w:color w:val="0000FF"/>
                <w:szCs w:val="21"/>
              </w:rPr>
              <w:t xml:space="preserve"> </w:t>
            </w:r>
          </w:p>
        </w:tc>
        <w:tc>
          <w:tcPr>
            <w:tcW w:w="1824" w:type="dxa"/>
            <w:tcBorders>
              <w:top w:val="single" w:sz="4" w:space="0" w:color="auto"/>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Cs/>
                <w:color w:val="0000FF"/>
                <w:szCs w:val="21"/>
              </w:rPr>
            </w:pPr>
            <w:r>
              <w:rPr>
                <w:rFonts w:ascii="楷体_GB2312" w:eastAsia="楷体_GB2312" w:hAnsi="宋体" w:cs="宋体" w:hint="eastAsia"/>
                <w:bCs/>
                <w:color w:val="0000FF"/>
                <w:szCs w:val="21"/>
              </w:rPr>
              <w:t>合格</w:t>
            </w:r>
          </w:p>
        </w:tc>
        <w:tc>
          <w:tcPr>
            <w:tcW w:w="1635" w:type="dxa"/>
            <w:vMerge/>
            <w:tcBorders>
              <w:left w:val="single" w:sz="4" w:space="0" w:color="auto"/>
              <w:bottom w:val="single" w:sz="4" w:space="0" w:color="auto"/>
              <w:right w:val="single" w:sz="4" w:space="0" w:color="auto"/>
            </w:tcBorders>
            <w:vAlign w:val="center"/>
          </w:tcPr>
          <w:p w:rsidR="008F0BF0" w:rsidRDefault="008F0BF0">
            <w:pPr>
              <w:jc w:val="center"/>
              <w:rPr>
                <w:rFonts w:ascii="楷体_GB2312" w:eastAsia="楷体_GB2312" w:hAnsi="宋体" w:cs="宋体"/>
                <w:b/>
                <w:bCs/>
                <w:sz w:val="24"/>
              </w:rPr>
            </w:pPr>
          </w:p>
        </w:tc>
      </w:tr>
      <w:tr w:rsidR="008F0BF0">
        <w:trPr>
          <w:trHeight w:val="2282"/>
          <w:jc w:val="center"/>
        </w:trPr>
        <w:tc>
          <w:tcPr>
            <w:tcW w:w="1729" w:type="dxa"/>
            <w:gridSpan w:val="3"/>
            <w:tcBorders>
              <w:top w:val="nil"/>
              <w:left w:val="single" w:sz="4" w:space="0" w:color="auto"/>
              <w:right w:val="single" w:sz="4" w:space="0" w:color="auto"/>
            </w:tcBorders>
            <w:tcMar>
              <w:top w:w="12" w:type="dxa"/>
              <w:left w:w="12" w:type="dxa"/>
              <w:bottom w:w="0" w:type="dxa"/>
              <w:right w:w="12" w:type="dxa"/>
            </w:tcMar>
            <w:vAlign w:val="center"/>
          </w:tcPr>
          <w:p w:rsidR="008F0BF0" w:rsidRDefault="008F0BF0">
            <w:pPr>
              <w:jc w:val="center"/>
              <w:rPr>
                <w:rFonts w:ascii="楷体_GB2312" w:eastAsia="楷体_GB2312"/>
                <w:b/>
                <w:bCs/>
                <w:sz w:val="22"/>
                <w:szCs w:val="22"/>
              </w:rPr>
            </w:pPr>
            <w:r>
              <w:rPr>
                <w:rFonts w:ascii="楷体_GB2312" w:eastAsia="楷体_GB2312" w:hint="eastAsia"/>
                <w:b/>
                <w:bCs/>
                <w:sz w:val="22"/>
                <w:szCs w:val="22"/>
              </w:rPr>
              <w:t>个人取得</w:t>
            </w:r>
          </w:p>
          <w:p w:rsidR="008F0BF0" w:rsidRDefault="008F0BF0">
            <w:pPr>
              <w:jc w:val="center"/>
              <w:rPr>
                <w:rFonts w:ascii="楷体_GB2312" w:eastAsia="楷体_GB2312" w:hAnsi="宋体" w:cs="宋体"/>
                <w:b/>
                <w:bCs/>
                <w:sz w:val="22"/>
                <w:szCs w:val="22"/>
              </w:rPr>
            </w:pPr>
            <w:r>
              <w:rPr>
                <w:rFonts w:ascii="楷体_GB2312" w:eastAsia="楷体_GB2312" w:hint="eastAsia"/>
                <w:b/>
                <w:bCs/>
                <w:sz w:val="22"/>
                <w:szCs w:val="22"/>
              </w:rPr>
              <w:t>业绩成果情况</w:t>
            </w:r>
          </w:p>
        </w:tc>
        <w:tc>
          <w:tcPr>
            <w:tcW w:w="8712" w:type="dxa"/>
            <w:gridSpan w:val="9"/>
            <w:tcBorders>
              <w:top w:val="single" w:sz="4" w:space="0" w:color="auto"/>
              <w:left w:val="nil"/>
              <w:bottom w:val="single" w:sz="4" w:space="0" w:color="auto"/>
              <w:right w:val="single" w:sz="4" w:space="0" w:color="auto"/>
            </w:tcBorders>
            <w:tcMar>
              <w:top w:w="12" w:type="dxa"/>
              <w:left w:w="12" w:type="dxa"/>
              <w:bottom w:w="0" w:type="dxa"/>
              <w:right w:w="12" w:type="dxa"/>
            </w:tcMar>
          </w:tcPr>
          <w:p w:rsidR="008F0BF0" w:rsidRDefault="008F0BF0">
            <w:pPr>
              <w:spacing w:line="220" w:lineRule="exact"/>
              <w:rPr>
                <w:rFonts w:ascii="黑体" w:eastAsia="黑体" w:hAnsi="黑体"/>
                <w:color w:val="FF0000"/>
                <w:szCs w:val="21"/>
              </w:rPr>
            </w:pPr>
            <w:r>
              <w:rPr>
                <w:rFonts w:ascii="黑体" w:eastAsia="黑体" w:hAnsi="黑体" w:hint="eastAsia"/>
                <w:color w:val="FF0000"/>
                <w:szCs w:val="21"/>
              </w:rPr>
              <w:t>（以下内容须按照《业绩成果登记表（申请直接认定人员使用）》中的业绩成果书写格式填写，没有的项目请删除。其中论文、项目、知识产权、教学效果等内容须注明类别。阅后删除）</w:t>
            </w:r>
          </w:p>
          <w:p w:rsidR="008F0BF0" w:rsidRDefault="008F0BF0">
            <w:pPr>
              <w:spacing w:line="220" w:lineRule="exact"/>
              <w:rPr>
                <w:rFonts w:ascii="黑体" w:eastAsia="黑体" w:hAnsi="黑体"/>
                <w:szCs w:val="21"/>
              </w:rPr>
            </w:pPr>
            <w:r>
              <w:rPr>
                <w:rFonts w:ascii="黑体" w:eastAsia="黑体" w:hAnsi="黑体" w:hint="eastAsia"/>
                <w:szCs w:val="21"/>
              </w:rPr>
              <w:t>学术论文</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教研论文</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学术著作</w:t>
            </w:r>
          </w:p>
          <w:p w:rsidR="008F0BF0" w:rsidRDefault="008F0BF0">
            <w:pPr>
              <w:spacing w:line="220" w:lineRule="exact"/>
              <w:rPr>
                <w:rFonts w:eastAsia="仿宋_GB2312"/>
                <w:color w:val="0000FF"/>
                <w:szCs w:val="21"/>
              </w:rPr>
            </w:pPr>
            <w:r>
              <w:rPr>
                <w:rFonts w:eastAsia="仿宋_GB2312"/>
                <w:color w:val="0000FF"/>
                <w:szCs w:val="21"/>
              </w:rPr>
              <w:t>1. XXXXX</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教材</w:t>
            </w:r>
            <w:r>
              <w:rPr>
                <w:rFonts w:ascii="黑体" w:eastAsia="黑体" w:hAnsi="黑体"/>
                <w:szCs w:val="21"/>
              </w:rPr>
              <w:tab/>
            </w:r>
          </w:p>
          <w:p w:rsidR="008F0BF0" w:rsidRDefault="008F0BF0">
            <w:pPr>
              <w:spacing w:line="220" w:lineRule="exact"/>
              <w:rPr>
                <w:rFonts w:eastAsia="仿宋_GB2312"/>
                <w:color w:val="0000FF"/>
                <w:szCs w:val="21"/>
              </w:rPr>
            </w:pPr>
            <w:r>
              <w:rPr>
                <w:rFonts w:eastAsia="仿宋_GB2312"/>
                <w:color w:val="0000FF"/>
                <w:szCs w:val="21"/>
              </w:rPr>
              <w:t>1. XXXXX</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科研项目</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产学研合作项目</w:t>
            </w:r>
          </w:p>
          <w:p w:rsidR="008F0BF0" w:rsidRDefault="008F0BF0">
            <w:pPr>
              <w:spacing w:line="220" w:lineRule="exact"/>
              <w:rPr>
                <w:rFonts w:eastAsia="仿宋_GB2312"/>
                <w:color w:val="0000FF"/>
                <w:szCs w:val="21"/>
              </w:rPr>
            </w:pPr>
            <w:r>
              <w:rPr>
                <w:rFonts w:eastAsia="仿宋_GB2312"/>
                <w:color w:val="0000FF"/>
                <w:szCs w:val="21"/>
              </w:rPr>
              <w:t>1. XXXXX</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知识产权</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科研奖励</w:t>
            </w:r>
          </w:p>
          <w:p w:rsidR="008F0BF0" w:rsidRDefault="008F0BF0">
            <w:pPr>
              <w:spacing w:line="220" w:lineRule="exact"/>
              <w:rPr>
                <w:rFonts w:eastAsia="仿宋_GB2312"/>
                <w:color w:val="0000FF"/>
                <w:szCs w:val="21"/>
              </w:rPr>
            </w:pPr>
            <w:r>
              <w:rPr>
                <w:rFonts w:eastAsia="仿宋_GB2312"/>
                <w:color w:val="0000FF"/>
                <w:szCs w:val="21"/>
              </w:rPr>
              <w:t>1. XXXXX</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教育教学研究项目</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教学成果</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专业实践业绩</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教学效果</w:t>
            </w:r>
          </w:p>
          <w:p w:rsidR="008F0BF0" w:rsidRDefault="008F0BF0">
            <w:pPr>
              <w:spacing w:line="220" w:lineRule="exact"/>
              <w:rPr>
                <w:rFonts w:eastAsia="仿宋_GB2312"/>
                <w:color w:val="0000FF"/>
                <w:szCs w:val="21"/>
              </w:rPr>
            </w:pPr>
            <w:r>
              <w:rPr>
                <w:rFonts w:eastAsia="仿宋_GB2312"/>
                <w:color w:val="0000FF"/>
                <w:szCs w:val="21"/>
              </w:rPr>
              <w:t>1. XXXXX</w:t>
            </w:r>
            <w:r>
              <w:rPr>
                <w:rFonts w:eastAsia="仿宋_GB2312" w:hint="eastAsia"/>
                <w:color w:val="0000FF"/>
                <w:szCs w:val="21"/>
              </w:rPr>
              <w:t>（</w:t>
            </w:r>
            <w:r>
              <w:rPr>
                <w:rFonts w:eastAsia="仿宋_GB2312"/>
                <w:color w:val="0000FF"/>
                <w:szCs w:val="21"/>
              </w:rPr>
              <w:t>X</w:t>
            </w:r>
            <w:r>
              <w:rPr>
                <w:rFonts w:eastAsia="仿宋_GB2312" w:hint="eastAsia"/>
                <w:color w:val="0000FF"/>
                <w:szCs w:val="21"/>
              </w:rPr>
              <w:t>类）</w:t>
            </w:r>
          </w:p>
          <w:p w:rsidR="008F0BF0" w:rsidRDefault="008F0BF0">
            <w:pPr>
              <w:spacing w:line="220" w:lineRule="exact"/>
              <w:rPr>
                <w:rFonts w:ascii="黑体" w:eastAsia="黑体" w:hAnsi="黑体"/>
                <w:szCs w:val="21"/>
              </w:rPr>
            </w:pPr>
          </w:p>
          <w:p w:rsidR="008F0BF0" w:rsidRDefault="008F0BF0">
            <w:pPr>
              <w:spacing w:line="220" w:lineRule="exact"/>
              <w:rPr>
                <w:rFonts w:ascii="黑体" w:eastAsia="黑体" w:hAnsi="黑体"/>
                <w:szCs w:val="21"/>
              </w:rPr>
            </w:pPr>
            <w:r>
              <w:rPr>
                <w:rFonts w:ascii="黑体" w:eastAsia="黑体" w:hAnsi="黑体" w:hint="eastAsia"/>
                <w:szCs w:val="21"/>
              </w:rPr>
              <w:t>其它</w:t>
            </w:r>
          </w:p>
          <w:p w:rsidR="008F0BF0" w:rsidRDefault="008F0BF0">
            <w:pPr>
              <w:spacing w:line="220" w:lineRule="exact"/>
              <w:rPr>
                <w:rFonts w:eastAsia="仿宋_GB2312"/>
                <w:color w:val="0000FF"/>
                <w:szCs w:val="21"/>
              </w:rPr>
            </w:pPr>
            <w:r>
              <w:rPr>
                <w:rFonts w:eastAsia="仿宋_GB2312"/>
                <w:color w:val="0000FF"/>
                <w:szCs w:val="21"/>
              </w:rPr>
              <w:t>1. XXXXX</w:t>
            </w:r>
          </w:p>
          <w:p w:rsidR="008F0BF0" w:rsidRDefault="008F0BF0">
            <w:pPr>
              <w:spacing w:line="220" w:lineRule="exact"/>
              <w:rPr>
                <w:rFonts w:ascii="黑体" w:eastAsia="黑体" w:hAnsi="黑体"/>
                <w:szCs w:val="21"/>
              </w:rPr>
            </w:pPr>
          </w:p>
          <w:p w:rsidR="008F0BF0" w:rsidRDefault="008F0BF0">
            <w:pPr>
              <w:spacing w:line="220" w:lineRule="exact"/>
              <w:rPr>
                <w:rFonts w:eastAsia="仿宋_GB2312"/>
                <w:color w:val="0000FF"/>
                <w:szCs w:val="21"/>
              </w:rPr>
            </w:pPr>
          </w:p>
        </w:tc>
      </w:tr>
    </w:tbl>
    <w:p w:rsidR="008F0BF0" w:rsidRDefault="008F0BF0">
      <w:pPr>
        <w:spacing w:line="240" w:lineRule="exact"/>
        <w:rPr>
          <w:rFonts w:ascii="楷体_GB2312" w:eastAsia="楷体_GB2312"/>
          <w:sz w:val="18"/>
          <w:szCs w:val="18"/>
        </w:rPr>
      </w:pPr>
      <w:r>
        <w:rPr>
          <w:rFonts w:ascii="楷体_GB2312" w:eastAsia="楷体_GB2312" w:hint="eastAsia"/>
          <w:sz w:val="18"/>
          <w:szCs w:val="18"/>
        </w:rPr>
        <w:t>备注：</w:t>
      </w:r>
      <w:r>
        <w:rPr>
          <w:rFonts w:ascii="楷体_GB2312" w:eastAsia="楷体_GB2312"/>
          <w:sz w:val="18"/>
          <w:szCs w:val="18"/>
        </w:rPr>
        <w:t>1.</w:t>
      </w:r>
      <w:r>
        <w:rPr>
          <w:rFonts w:ascii="楷体_GB2312" w:eastAsia="楷体_GB2312" w:hint="eastAsia"/>
          <w:sz w:val="18"/>
          <w:szCs w:val="18"/>
        </w:rPr>
        <w:t>引进博士人员业绩成果从入职签订工作协议之日起算起至</w:t>
      </w:r>
      <w:smartTag w:uri="urn:schemas-microsoft-com:office:smarttags" w:element="chsdate">
        <w:smartTagPr>
          <w:attr w:name="IsROCDate" w:val="False"/>
          <w:attr w:name="IsLunarDate" w:val="False"/>
          <w:attr w:name="Day" w:val="31"/>
          <w:attr w:name="Month" w:val="10"/>
          <w:attr w:name="Year" w:val="2025"/>
        </w:smartTagPr>
        <w:r>
          <w:rPr>
            <w:rFonts w:ascii="楷体_GB2312" w:eastAsia="楷体_GB2312"/>
            <w:sz w:val="18"/>
            <w:szCs w:val="18"/>
          </w:rPr>
          <w:t>2025</w:t>
        </w:r>
        <w:r>
          <w:rPr>
            <w:rFonts w:ascii="楷体_GB2312" w:eastAsia="楷体_GB2312" w:hint="eastAsia"/>
            <w:sz w:val="18"/>
            <w:szCs w:val="18"/>
          </w:rPr>
          <w:t>年</w:t>
        </w:r>
        <w:r>
          <w:rPr>
            <w:rFonts w:ascii="楷体_GB2312" w:eastAsia="楷体_GB2312"/>
            <w:sz w:val="18"/>
            <w:szCs w:val="18"/>
          </w:rPr>
          <w:t>10</w:t>
        </w:r>
        <w:r>
          <w:rPr>
            <w:rFonts w:ascii="楷体_GB2312" w:eastAsia="楷体_GB2312" w:hint="eastAsia"/>
            <w:sz w:val="18"/>
            <w:szCs w:val="18"/>
          </w:rPr>
          <w:t>月</w:t>
        </w:r>
        <w:r>
          <w:rPr>
            <w:rFonts w:ascii="楷体_GB2312" w:eastAsia="楷体_GB2312"/>
            <w:sz w:val="18"/>
            <w:szCs w:val="18"/>
          </w:rPr>
          <w:t>31</w:t>
        </w:r>
        <w:r>
          <w:rPr>
            <w:rFonts w:ascii="楷体_GB2312" w:eastAsia="楷体_GB2312" w:hint="eastAsia"/>
            <w:sz w:val="18"/>
            <w:szCs w:val="18"/>
          </w:rPr>
          <w:t>日</w:t>
        </w:r>
      </w:smartTag>
      <w:r>
        <w:rPr>
          <w:rFonts w:ascii="楷体_GB2312" w:eastAsia="楷体_GB2312" w:hint="eastAsia"/>
          <w:sz w:val="18"/>
          <w:szCs w:val="18"/>
        </w:rPr>
        <w:t>止；由学校培养在职获得博士学位返校人员业绩成果从受聘担任初级职称之日起至</w:t>
      </w:r>
      <w:smartTag w:uri="urn:schemas-microsoft-com:office:smarttags" w:element="chsdate">
        <w:smartTagPr>
          <w:attr w:name="IsROCDate" w:val="False"/>
          <w:attr w:name="IsLunarDate" w:val="False"/>
          <w:attr w:name="Day" w:val="31"/>
          <w:attr w:name="Month" w:val="10"/>
          <w:attr w:name="Year" w:val="2025"/>
        </w:smartTagPr>
        <w:r>
          <w:rPr>
            <w:rFonts w:ascii="楷体_GB2312" w:eastAsia="楷体_GB2312"/>
            <w:sz w:val="18"/>
            <w:szCs w:val="18"/>
          </w:rPr>
          <w:t>2025</w:t>
        </w:r>
        <w:r>
          <w:rPr>
            <w:rFonts w:ascii="楷体_GB2312" w:eastAsia="楷体_GB2312" w:hint="eastAsia"/>
            <w:sz w:val="18"/>
            <w:szCs w:val="18"/>
          </w:rPr>
          <w:t>年</w:t>
        </w:r>
        <w:r>
          <w:rPr>
            <w:rFonts w:ascii="楷体_GB2312" w:eastAsia="楷体_GB2312"/>
            <w:sz w:val="18"/>
            <w:szCs w:val="18"/>
          </w:rPr>
          <w:t>10</w:t>
        </w:r>
        <w:r>
          <w:rPr>
            <w:rFonts w:ascii="楷体_GB2312" w:eastAsia="楷体_GB2312" w:hint="eastAsia"/>
            <w:sz w:val="18"/>
            <w:szCs w:val="18"/>
          </w:rPr>
          <w:t>月</w:t>
        </w:r>
        <w:r>
          <w:rPr>
            <w:rFonts w:ascii="楷体_GB2312" w:eastAsia="楷体_GB2312"/>
            <w:sz w:val="18"/>
            <w:szCs w:val="18"/>
          </w:rPr>
          <w:t>31</w:t>
        </w:r>
        <w:r>
          <w:rPr>
            <w:rFonts w:ascii="楷体_GB2312" w:eastAsia="楷体_GB2312" w:hint="eastAsia"/>
            <w:sz w:val="18"/>
            <w:szCs w:val="18"/>
          </w:rPr>
          <w:t>日</w:t>
        </w:r>
      </w:smartTag>
      <w:r>
        <w:rPr>
          <w:rFonts w:ascii="楷体_GB2312" w:eastAsia="楷体_GB2312" w:hint="eastAsia"/>
          <w:sz w:val="18"/>
          <w:szCs w:val="18"/>
        </w:rPr>
        <w:t>止。</w:t>
      </w:r>
    </w:p>
    <w:p w:rsidR="008F0BF0" w:rsidRDefault="008F0BF0" w:rsidP="00885932">
      <w:pPr>
        <w:numPr>
          <w:ilvl w:val="0"/>
          <w:numId w:val="1"/>
        </w:numPr>
        <w:spacing w:line="240" w:lineRule="exact"/>
        <w:ind w:firstLineChars="300" w:firstLine="31680"/>
        <w:rPr>
          <w:rFonts w:ascii="楷体_GB2312" w:eastAsia="楷体_GB2312"/>
          <w:sz w:val="18"/>
          <w:szCs w:val="18"/>
        </w:rPr>
      </w:pPr>
      <w:r>
        <w:rPr>
          <w:rFonts w:ascii="楷体_GB2312" w:eastAsia="楷体_GB2312" w:hint="eastAsia"/>
          <w:sz w:val="18"/>
          <w:szCs w:val="18"/>
        </w:rPr>
        <w:t>本表格务必保持一页</w:t>
      </w:r>
      <w:r>
        <w:rPr>
          <w:rFonts w:ascii="楷体_GB2312" w:eastAsia="楷体_GB2312"/>
          <w:sz w:val="18"/>
          <w:szCs w:val="18"/>
        </w:rPr>
        <w:t>A4</w:t>
      </w:r>
      <w:r>
        <w:rPr>
          <w:rFonts w:ascii="楷体_GB2312" w:eastAsia="楷体_GB2312" w:hint="eastAsia"/>
          <w:sz w:val="18"/>
          <w:szCs w:val="18"/>
        </w:rPr>
        <w:t>纸打印</w:t>
      </w:r>
      <w:r>
        <w:rPr>
          <w:rFonts w:ascii="楷体_GB2312" w:eastAsia="楷体_GB2312"/>
          <w:sz w:val="18"/>
          <w:szCs w:val="18"/>
        </w:rPr>
        <w:t>1</w:t>
      </w:r>
      <w:r>
        <w:rPr>
          <w:rFonts w:ascii="楷体_GB2312" w:eastAsia="楷体_GB2312" w:hint="eastAsia"/>
          <w:sz w:val="18"/>
          <w:szCs w:val="18"/>
        </w:rPr>
        <w:t>份。</w:t>
      </w:r>
    </w:p>
    <w:p w:rsidR="008F0BF0" w:rsidRDefault="008F0BF0">
      <w:pPr>
        <w:spacing w:line="240" w:lineRule="exact"/>
        <w:rPr>
          <w:rFonts w:ascii="楷体_GB2312" w:eastAsia="楷体_GB2312"/>
          <w:sz w:val="18"/>
          <w:szCs w:val="18"/>
        </w:rPr>
      </w:pPr>
    </w:p>
    <w:sectPr w:rsidR="008F0BF0" w:rsidSect="001D419E">
      <w:pgSz w:w="11906" w:h="16838"/>
      <w:pgMar w:top="468" w:right="1800" w:bottom="624"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C4B537"/>
    <w:multiLevelType w:val="singleLevel"/>
    <w:tmpl w:val="BBC4B537"/>
    <w:lvl w:ilvl="0">
      <w:start w:val="2"/>
      <w:numFmt w:val="decimal"/>
      <w:lvlText w:val="%1."/>
      <w:lvlJc w:val="left"/>
      <w:pPr>
        <w:tabs>
          <w:tab w:val="left"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0F8"/>
    <w:rsid w:val="000028A8"/>
    <w:rsid w:val="00003F20"/>
    <w:rsid w:val="000043F0"/>
    <w:rsid w:val="00004822"/>
    <w:rsid w:val="0000596C"/>
    <w:rsid w:val="00006D87"/>
    <w:rsid w:val="0000794C"/>
    <w:rsid w:val="00010EF7"/>
    <w:rsid w:val="00013CFD"/>
    <w:rsid w:val="00013D02"/>
    <w:rsid w:val="000144EB"/>
    <w:rsid w:val="000153C8"/>
    <w:rsid w:val="0001704D"/>
    <w:rsid w:val="000173CE"/>
    <w:rsid w:val="0002192C"/>
    <w:rsid w:val="00023758"/>
    <w:rsid w:val="000250B6"/>
    <w:rsid w:val="00025A51"/>
    <w:rsid w:val="00026D59"/>
    <w:rsid w:val="00027021"/>
    <w:rsid w:val="0002733D"/>
    <w:rsid w:val="0003241E"/>
    <w:rsid w:val="00032DFC"/>
    <w:rsid w:val="00036875"/>
    <w:rsid w:val="00036D9E"/>
    <w:rsid w:val="000372D7"/>
    <w:rsid w:val="0003764D"/>
    <w:rsid w:val="00042133"/>
    <w:rsid w:val="00044212"/>
    <w:rsid w:val="00044F6E"/>
    <w:rsid w:val="00046422"/>
    <w:rsid w:val="0004695D"/>
    <w:rsid w:val="000516A7"/>
    <w:rsid w:val="00051E4D"/>
    <w:rsid w:val="00052575"/>
    <w:rsid w:val="00053781"/>
    <w:rsid w:val="0005455F"/>
    <w:rsid w:val="00054BDD"/>
    <w:rsid w:val="000561BF"/>
    <w:rsid w:val="0005620B"/>
    <w:rsid w:val="00056A0E"/>
    <w:rsid w:val="0005789C"/>
    <w:rsid w:val="00060935"/>
    <w:rsid w:val="0006163E"/>
    <w:rsid w:val="00061757"/>
    <w:rsid w:val="00061F07"/>
    <w:rsid w:val="000629AB"/>
    <w:rsid w:val="000672AE"/>
    <w:rsid w:val="000723B2"/>
    <w:rsid w:val="00072421"/>
    <w:rsid w:val="000732C3"/>
    <w:rsid w:val="000733C5"/>
    <w:rsid w:val="00074201"/>
    <w:rsid w:val="00076600"/>
    <w:rsid w:val="00076E12"/>
    <w:rsid w:val="0008315E"/>
    <w:rsid w:val="00083EE9"/>
    <w:rsid w:val="0008726E"/>
    <w:rsid w:val="00090838"/>
    <w:rsid w:val="00091209"/>
    <w:rsid w:val="0009240E"/>
    <w:rsid w:val="00093FDF"/>
    <w:rsid w:val="00097146"/>
    <w:rsid w:val="00097244"/>
    <w:rsid w:val="000A03BF"/>
    <w:rsid w:val="000A2BBB"/>
    <w:rsid w:val="000A3F2E"/>
    <w:rsid w:val="000A4968"/>
    <w:rsid w:val="000A5313"/>
    <w:rsid w:val="000A5411"/>
    <w:rsid w:val="000A5B57"/>
    <w:rsid w:val="000A6956"/>
    <w:rsid w:val="000A6C93"/>
    <w:rsid w:val="000B12E7"/>
    <w:rsid w:val="000B1415"/>
    <w:rsid w:val="000B2062"/>
    <w:rsid w:val="000B209D"/>
    <w:rsid w:val="000B324B"/>
    <w:rsid w:val="000B41D7"/>
    <w:rsid w:val="000B51EB"/>
    <w:rsid w:val="000B5872"/>
    <w:rsid w:val="000B781D"/>
    <w:rsid w:val="000B792A"/>
    <w:rsid w:val="000C1814"/>
    <w:rsid w:val="000C252D"/>
    <w:rsid w:val="000C25B8"/>
    <w:rsid w:val="000C494E"/>
    <w:rsid w:val="000C63A3"/>
    <w:rsid w:val="000D16BF"/>
    <w:rsid w:val="000D20AA"/>
    <w:rsid w:val="000D42E3"/>
    <w:rsid w:val="000D5FAA"/>
    <w:rsid w:val="000D639E"/>
    <w:rsid w:val="000D6EB8"/>
    <w:rsid w:val="000E0449"/>
    <w:rsid w:val="000E20DE"/>
    <w:rsid w:val="000E6C00"/>
    <w:rsid w:val="000E7923"/>
    <w:rsid w:val="000F35D7"/>
    <w:rsid w:val="000F524F"/>
    <w:rsid w:val="000F5585"/>
    <w:rsid w:val="000F5AA7"/>
    <w:rsid w:val="000F65FF"/>
    <w:rsid w:val="000F7306"/>
    <w:rsid w:val="000F766B"/>
    <w:rsid w:val="000F7C58"/>
    <w:rsid w:val="0010017C"/>
    <w:rsid w:val="0010053D"/>
    <w:rsid w:val="00101B4B"/>
    <w:rsid w:val="00103059"/>
    <w:rsid w:val="00103BBC"/>
    <w:rsid w:val="00104963"/>
    <w:rsid w:val="0010503E"/>
    <w:rsid w:val="00107566"/>
    <w:rsid w:val="001105D9"/>
    <w:rsid w:val="00111416"/>
    <w:rsid w:val="00113A87"/>
    <w:rsid w:val="00113EA8"/>
    <w:rsid w:val="00114673"/>
    <w:rsid w:val="001147F3"/>
    <w:rsid w:val="00117585"/>
    <w:rsid w:val="00117A09"/>
    <w:rsid w:val="00121FA3"/>
    <w:rsid w:val="00122E40"/>
    <w:rsid w:val="001240EC"/>
    <w:rsid w:val="001243BF"/>
    <w:rsid w:val="0012484C"/>
    <w:rsid w:val="0012572C"/>
    <w:rsid w:val="00126DD3"/>
    <w:rsid w:val="00130190"/>
    <w:rsid w:val="00132893"/>
    <w:rsid w:val="00134AA0"/>
    <w:rsid w:val="001355C4"/>
    <w:rsid w:val="00135C3A"/>
    <w:rsid w:val="0013702D"/>
    <w:rsid w:val="001404EF"/>
    <w:rsid w:val="00141D7E"/>
    <w:rsid w:val="00142255"/>
    <w:rsid w:val="001433E9"/>
    <w:rsid w:val="00144F51"/>
    <w:rsid w:val="0014730E"/>
    <w:rsid w:val="00150072"/>
    <w:rsid w:val="00150713"/>
    <w:rsid w:val="001576D8"/>
    <w:rsid w:val="001600ED"/>
    <w:rsid w:val="0016260C"/>
    <w:rsid w:val="001642A7"/>
    <w:rsid w:val="001653C7"/>
    <w:rsid w:val="00165B89"/>
    <w:rsid w:val="00171CCC"/>
    <w:rsid w:val="00173A2A"/>
    <w:rsid w:val="00173D5A"/>
    <w:rsid w:val="00174809"/>
    <w:rsid w:val="00175060"/>
    <w:rsid w:val="0017563C"/>
    <w:rsid w:val="0017631B"/>
    <w:rsid w:val="00176D9F"/>
    <w:rsid w:val="0017705B"/>
    <w:rsid w:val="00177D07"/>
    <w:rsid w:val="00182A64"/>
    <w:rsid w:val="00183E76"/>
    <w:rsid w:val="00184756"/>
    <w:rsid w:val="0018656D"/>
    <w:rsid w:val="00187180"/>
    <w:rsid w:val="001971F6"/>
    <w:rsid w:val="00197C0C"/>
    <w:rsid w:val="001A119E"/>
    <w:rsid w:val="001A6453"/>
    <w:rsid w:val="001A7DAC"/>
    <w:rsid w:val="001B1D70"/>
    <w:rsid w:val="001B203C"/>
    <w:rsid w:val="001B2DB5"/>
    <w:rsid w:val="001B4FBB"/>
    <w:rsid w:val="001B519A"/>
    <w:rsid w:val="001B7DE2"/>
    <w:rsid w:val="001C1DE6"/>
    <w:rsid w:val="001C2B70"/>
    <w:rsid w:val="001C41C3"/>
    <w:rsid w:val="001C547A"/>
    <w:rsid w:val="001C6B7C"/>
    <w:rsid w:val="001C7FD5"/>
    <w:rsid w:val="001D020A"/>
    <w:rsid w:val="001D419E"/>
    <w:rsid w:val="001D7C64"/>
    <w:rsid w:val="001E2B90"/>
    <w:rsid w:val="001E32A6"/>
    <w:rsid w:val="001E37F4"/>
    <w:rsid w:val="001E3E95"/>
    <w:rsid w:val="001E7E8E"/>
    <w:rsid w:val="001F55D2"/>
    <w:rsid w:val="001F5821"/>
    <w:rsid w:val="001F7669"/>
    <w:rsid w:val="001F77CC"/>
    <w:rsid w:val="001F7D03"/>
    <w:rsid w:val="00202DA7"/>
    <w:rsid w:val="002031BE"/>
    <w:rsid w:val="00204AA4"/>
    <w:rsid w:val="00204F21"/>
    <w:rsid w:val="002054D7"/>
    <w:rsid w:val="00205AB7"/>
    <w:rsid w:val="002064DA"/>
    <w:rsid w:val="0020744A"/>
    <w:rsid w:val="00207455"/>
    <w:rsid w:val="002150FD"/>
    <w:rsid w:val="002174D7"/>
    <w:rsid w:val="002175A1"/>
    <w:rsid w:val="00220131"/>
    <w:rsid w:val="002234E5"/>
    <w:rsid w:val="00224CE9"/>
    <w:rsid w:val="00224F75"/>
    <w:rsid w:val="002255A8"/>
    <w:rsid w:val="00225B04"/>
    <w:rsid w:val="00226123"/>
    <w:rsid w:val="00232AF0"/>
    <w:rsid w:val="0024046E"/>
    <w:rsid w:val="00240618"/>
    <w:rsid w:val="002409BD"/>
    <w:rsid w:val="002418FD"/>
    <w:rsid w:val="00241F41"/>
    <w:rsid w:val="00247725"/>
    <w:rsid w:val="00250D64"/>
    <w:rsid w:val="00251123"/>
    <w:rsid w:val="002512BD"/>
    <w:rsid w:val="0025140D"/>
    <w:rsid w:val="002515CF"/>
    <w:rsid w:val="00254247"/>
    <w:rsid w:val="00255D4D"/>
    <w:rsid w:val="00256551"/>
    <w:rsid w:val="00257045"/>
    <w:rsid w:val="00257316"/>
    <w:rsid w:val="002623F3"/>
    <w:rsid w:val="0026266C"/>
    <w:rsid w:val="00263181"/>
    <w:rsid w:val="0026391E"/>
    <w:rsid w:val="00265979"/>
    <w:rsid w:val="00265E01"/>
    <w:rsid w:val="00266788"/>
    <w:rsid w:val="0026694C"/>
    <w:rsid w:val="0027159A"/>
    <w:rsid w:val="00271C4C"/>
    <w:rsid w:val="00276BF6"/>
    <w:rsid w:val="00283704"/>
    <w:rsid w:val="0028409E"/>
    <w:rsid w:val="0028480F"/>
    <w:rsid w:val="00285506"/>
    <w:rsid w:val="00285E8E"/>
    <w:rsid w:val="0029097F"/>
    <w:rsid w:val="00292BFC"/>
    <w:rsid w:val="00293995"/>
    <w:rsid w:val="00297C2A"/>
    <w:rsid w:val="002A0FFA"/>
    <w:rsid w:val="002A3E87"/>
    <w:rsid w:val="002A585B"/>
    <w:rsid w:val="002A5F29"/>
    <w:rsid w:val="002A6215"/>
    <w:rsid w:val="002A684C"/>
    <w:rsid w:val="002B21E9"/>
    <w:rsid w:val="002B5BB1"/>
    <w:rsid w:val="002B7171"/>
    <w:rsid w:val="002C1302"/>
    <w:rsid w:val="002C6278"/>
    <w:rsid w:val="002C7FD8"/>
    <w:rsid w:val="002D0DFE"/>
    <w:rsid w:val="002D172F"/>
    <w:rsid w:val="002D3931"/>
    <w:rsid w:val="002D7607"/>
    <w:rsid w:val="002E13CA"/>
    <w:rsid w:val="002E3077"/>
    <w:rsid w:val="002E3779"/>
    <w:rsid w:val="002E5521"/>
    <w:rsid w:val="002F1306"/>
    <w:rsid w:val="002F1643"/>
    <w:rsid w:val="002F1B1F"/>
    <w:rsid w:val="002F2907"/>
    <w:rsid w:val="002F29C9"/>
    <w:rsid w:val="002F31EC"/>
    <w:rsid w:val="002F36D7"/>
    <w:rsid w:val="002F6C3F"/>
    <w:rsid w:val="0030311B"/>
    <w:rsid w:val="00303A3F"/>
    <w:rsid w:val="003065E3"/>
    <w:rsid w:val="00310832"/>
    <w:rsid w:val="00313CC4"/>
    <w:rsid w:val="00315FE0"/>
    <w:rsid w:val="0032098C"/>
    <w:rsid w:val="00320DE5"/>
    <w:rsid w:val="003210CD"/>
    <w:rsid w:val="00322093"/>
    <w:rsid w:val="00322571"/>
    <w:rsid w:val="0032520F"/>
    <w:rsid w:val="003258E4"/>
    <w:rsid w:val="00325AF7"/>
    <w:rsid w:val="00325DA9"/>
    <w:rsid w:val="0032642E"/>
    <w:rsid w:val="003265EC"/>
    <w:rsid w:val="00327DB4"/>
    <w:rsid w:val="00331D5A"/>
    <w:rsid w:val="003324EC"/>
    <w:rsid w:val="00333C0B"/>
    <w:rsid w:val="00335ABB"/>
    <w:rsid w:val="00336D43"/>
    <w:rsid w:val="003371BC"/>
    <w:rsid w:val="00340E0D"/>
    <w:rsid w:val="003410B1"/>
    <w:rsid w:val="00341D6F"/>
    <w:rsid w:val="003420AE"/>
    <w:rsid w:val="00342D97"/>
    <w:rsid w:val="0034340B"/>
    <w:rsid w:val="0034501A"/>
    <w:rsid w:val="003469D0"/>
    <w:rsid w:val="00346B1A"/>
    <w:rsid w:val="00350F72"/>
    <w:rsid w:val="00352F9E"/>
    <w:rsid w:val="003540B8"/>
    <w:rsid w:val="003560A6"/>
    <w:rsid w:val="00357D79"/>
    <w:rsid w:val="00361320"/>
    <w:rsid w:val="003637B9"/>
    <w:rsid w:val="00364F2A"/>
    <w:rsid w:val="00365E8D"/>
    <w:rsid w:val="003668E2"/>
    <w:rsid w:val="00370D55"/>
    <w:rsid w:val="003711C2"/>
    <w:rsid w:val="003729DA"/>
    <w:rsid w:val="003733D1"/>
    <w:rsid w:val="003749EE"/>
    <w:rsid w:val="00375584"/>
    <w:rsid w:val="00375C54"/>
    <w:rsid w:val="00375E4E"/>
    <w:rsid w:val="00376BE0"/>
    <w:rsid w:val="0038039B"/>
    <w:rsid w:val="00380469"/>
    <w:rsid w:val="00382575"/>
    <w:rsid w:val="0038353D"/>
    <w:rsid w:val="003840CE"/>
    <w:rsid w:val="00384381"/>
    <w:rsid w:val="00384C8F"/>
    <w:rsid w:val="00386B42"/>
    <w:rsid w:val="0038757C"/>
    <w:rsid w:val="00387DD7"/>
    <w:rsid w:val="00390534"/>
    <w:rsid w:val="00392A08"/>
    <w:rsid w:val="00392B60"/>
    <w:rsid w:val="0039375D"/>
    <w:rsid w:val="003942E3"/>
    <w:rsid w:val="00396792"/>
    <w:rsid w:val="00396FD5"/>
    <w:rsid w:val="003A04FD"/>
    <w:rsid w:val="003A195A"/>
    <w:rsid w:val="003A1EB0"/>
    <w:rsid w:val="003A308B"/>
    <w:rsid w:val="003A4B33"/>
    <w:rsid w:val="003A50E6"/>
    <w:rsid w:val="003A63F9"/>
    <w:rsid w:val="003A6D6F"/>
    <w:rsid w:val="003A6EBE"/>
    <w:rsid w:val="003A6F90"/>
    <w:rsid w:val="003A7A1A"/>
    <w:rsid w:val="003A7C21"/>
    <w:rsid w:val="003B04D6"/>
    <w:rsid w:val="003B27E0"/>
    <w:rsid w:val="003B28F9"/>
    <w:rsid w:val="003B5E4D"/>
    <w:rsid w:val="003B6C42"/>
    <w:rsid w:val="003B723D"/>
    <w:rsid w:val="003C0C27"/>
    <w:rsid w:val="003C325B"/>
    <w:rsid w:val="003C37B5"/>
    <w:rsid w:val="003C6068"/>
    <w:rsid w:val="003C792C"/>
    <w:rsid w:val="003C79C5"/>
    <w:rsid w:val="003C7C61"/>
    <w:rsid w:val="003C7F65"/>
    <w:rsid w:val="003D074A"/>
    <w:rsid w:val="003D10BB"/>
    <w:rsid w:val="003D13B6"/>
    <w:rsid w:val="003D141A"/>
    <w:rsid w:val="003D364C"/>
    <w:rsid w:val="003D4443"/>
    <w:rsid w:val="003D5086"/>
    <w:rsid w:val="003D5E1E"/>
    <w:rsid w:val="003D7CB3"/>
    <w:rsid w:val="003D7E9E"/>
    <w:rsid w:val="003E0876"/>
    <w:rsid w:val="003E09F5"/>
    <w:rsid w:val="003E0D75"/>
    <w:rsid w:val="003E1E2B"/>
    <w:rsid w:val="003E2811"/>
    <w:rsid w:val="003E6F47"/>
    <w:rsid w:val="003E79CF"/>
    <w:rsid w:val="003E7BCA"/>
    <w:rsid w:val="003E7FB3"/>
    <w:rsid w:val="003F15FC"/>
    <w:rsid w:val="003F1B70"/>
    <w:rsid w:val="003F35D6"/>
    <w:rsid w:val="003F3D71"/>
    <w:rsid w:val="003F423D"/>
    <w:rsid w:val="003F551F"/>
    <w:rsid w:val="003F6D26"/>
    <w:rsid w:val="003F6D8A"/>
    <w:rsid w:val="004026E7"/>
    <w:rsid w:val="00403914"/>
    <w:rsid w:val="00403BDD"/>
    <w:rsid w:val="004044D2"/>
    <w:rsid w:val="00404E1E"/>
    <w:rsid w:val="004054B4"/>
    <w:rsid w:val="004057E4"/>
    <w:rsid w:val="00406F67"/>
    <w:rsid w:val="00407E15"/>
    <w:rsid w:val="004102C5"/>
    <w:rsid w:val="00411EB2"/>
    <w:rsid w:val="004124C3"/>
    <w:rsid w:val="004124CA"/>
    <w:rsid w:val="004148DE"/>
    <w:rsid w:val="00415371"/>
    <w:rsid w:val="004153BD"/>
    <w:rsid w:val="0041599E"/>
    <w:rsid w:val="00415C4A"/>
    <w:rsid w:val="00416872"/>
    <w:rsid w:val="00417C4E"/>
    <w:rsid w:val="00420E18"/>
    <w:rsid w:val="00421FFC"/>
    <w:rsid w:val="00421FFF"/>
    <w:rsid w:val="00422EC0"/>
    <w:rsid w:val="00423B32"/>
    <w:rsid w:val="004250D8"/>
    <w:rsid w:val="00425284"/>
    <w:rsid w:val="00425696"/>
    <w:rsid w:val="00426ED1"/>
    <w:rsid w:val="0043051A"/>
    <w:rsid w:val="00432221"/>
    <w:rsid w:val="0043268F"/>
    <w:rsid w:val="00432C09"/>
    <w:rsid w:val="0043397F"/>
    <w:rsid w:val="00433DFA"/>
    <w:rsid w:val="0044021E"/>
    <w:rsid w:val="0044025A"/>
    <w:rsid w:val="00442255"/>
    <w:rsid w:val="004424C0"/>
    <w:rsid w:val="0044531F"/>
    <w:rsid w:val="00446560"/>
    <w:rsid w:val="00446E9E"/>
    <w:rsid w:val="00452D8B"/>
    <w:rsid w:val="00453890"/>
    <w:rsid w:val="00454715"/>
    <w:rsid w:val="00457D0E"/>
    <w:rsid w:val="004608EA"/>
    <w:rsid w:val="00461104"/>
    <w:rsid w:val="00461B55"/>
    <w:rsid w:val="004635B1"/>
    <w:rsid w:val="004667E0"/>
    <w:rsid w:val="00467346"/>
    <w:rsid w:val="00467D0F"/>
    <w:rsid w:val="00470430"/>
    <w:rsid w:val="00470D13"/>
    <w:rsid w:val="004726A6"/>
    <w:rsid w:val="00472CCA"/>
    <w:rsid w:val="00476438"/>
    <w:rsid w:val="0047700B"/>
    <w:rsid w:val="004810D2"/>
    <w:rsid w:val="00482D97"/>
    <w:rsid w:val="004830FB"/>
    <w:rsid w:val="0048404B"/>
    <w:rsid w:val="0048458F"/>
    <w:rsid w:val="00484708"/>
    <w:rsid w:val="004860BB"/>
    <w:rsid w:val="0049109B"/>
    <w:rsid w:val="004918D8"/>
    <w:rsid w:val="0049297E"/>
    <w:rsid w:val="00492E92"/>
    <w:rsid w:val="00493983"/>
    <w:rsid w:val="00495FE2"/>
    <w:rsid w:val="004A0BB8"/>
    <w:rsid w:val="004A0C25"/>
    <w:rsid w:val="004A0EE1"/>
    <w:rsid w:val="004A1425"/>
    <w:rsid w:val="004A2E06"/>
    <w:rsid w:val="004A363A"/>
    <w:rsid w:val="004A4E8F"/>
    <w:rsid w:val="004A5E4C"/>
    <w:rsid w:val="004A62DC"/>
    <w:rsid w:val="004A6D7E"/>
    <w:rsid w:val="004A6FEA"/>
    <w:rsid w:val="004A791F"/>
    <w:rsid w:val="004B02BD"/>
    <w:rsid w:val="004B2189"/>
    <w:rsid w:val="004B2D0A"/>
    <w:rsid w:val="004B31CF"/>
    <w:rsid w:val="004B3DA5"/>
    <w:rsid w:val="004B5E5E"/>
    <w:rsid w:val="004C0897"/>
    <w:rsid w:val="004C1050"/>
    <w:rsid w:val="004C1160"/>
    <w:rsid w:val="004C1610"/>
    <w:rsid w:val="004C16EF"/>
    <w:rsid w:val="004C2703"/>
    <w:rsid w:val="004C2B6E"/>
    <w:rsid w:val="004C30A2"/>
    <w:rsid w:val="004C3E4A"/>
    <w:rsid w:val="004C4038"/>
    <w:rsid w:val="004C4367"/>
    <w:rsid w:val="004C60DB"/>
    <w:rsid w:val="004C714B"/>
    <w:rsid w:val="004D00AA"/>
    <w:rsid w:val="004D05AD"/>
    <w:rsid w:val="004D06C0"/>
    <w:rsid w:val="004D0A0C"/>
    <w:rsid w:val="004D18CC"/>
    <w:rsid w:val="004D2054"/>
    <w:rsid w:val="004D2808"/>
    <w:rsid w:val="004D3150"/>
    <w:rsid w:val="004D3268"/>
    <w:rsid w:val="004D3744"/>
    <w:rsid w:val="004D51CD"/>
    <w:rsid w:val="004D5681"/>
    <w:rsid w:val="004D66C3"/>
    <w:rsid w:val="004D7C0C"/>
    <w:rsid w:val="004E0E10"/>
    <w:rsid w:val="004E15BA"/>
    <w:rsid w:val="004E168D"/>
    <w:rsid w:val="004E18C8"/>
    <w:rsid w:val="004E1EC4"/>
    <w:rsid w:val="004E23E9"/>
    <w:rsid w:val="004E27A7"/>
    <w:rsid w:val="004E42D5"/>
    <w:rsid w:val="004E4C67"/>
    <w:rsid w:val="004E511C"/>
    <w:rsid w:val="004E6A4C"/>
    <w:rsid w:val="004F0F69"/>
    <w:rsid w:val="004F1B29"/>
    <w:rsid w:val="004F299E"/>
    <w:rsid w:val="004F4879"/>
    <w:rsid w:val="004F4EB5"/>
    <w:rsid w:val="0050139F"/>
    <w:rsid w:val="0050274C"/>
    <w:rsid w:val="00502AC4"/>
    <w:rsid w:val="0050311A"/>
    <w:rsid w:val="00503C10"/>
    <w:rsid w:val="00504F02"/>
    <w:rsid w:val="005054A9"/>
    <w:rsid w:val="005057BF"/>
    <w:rsid w:val="0050639E"/>
    <w:rsid w:val="00507AAE"/>
    <w:rsid w:val="0051130B"/>
    <w:rsid w:val="005113A9"/>
    <w:rsid w:val="00513A79"/>
    <w:rsid w:val="005149DC"/>
    <w:rsid w:val="005165A0"/>
    <w:rsid w:val="00517926"/>
    <w:rsid w:val="0052237E"/>
    <w:rsid w:val="00522DA9"/>
    <w:rsid w:val="00523AB8"/>
    <w:rsid w:val="0052582A"/>
    <w:rsid w:val="00527685"/>
    <w:rsid w:val="00530A49"/>
    <w:rsid w:val="00530FB7"/>
    <w:rsid w:val="005316CD"/>
    <w:rsid w:val="00533056"/>
    <w:rsid w:val="00535317"/>
    <w:rsid w:val="005357EF"/>
    <w:rsid w:val="00535E8E"/>
    <w:rsid w:val="005427F3"/>
    <w:rsid w:val="0054363B"/>
    <w:rsid w:val="00543A58"/>
    <w:rsid w:val="005456CF"/>
    <w:rsid w:val="00547C32"/>
    <w:rsid w:val="00550C33"/>
    <w:rsid w:val="00551A79"/>
    <w:rsid w:val="00551C64"/>
    <w:rsid w:val="00555B70"/>
    <w:rsid w:val="00556775"/>
    <w:rsid w:val="0056040B"/>
    <w:rsid w:val="00560EF6"/>
    <w:rsid w:val="0056240B"/>
    <w:rsid w:val="00563A7A"/>
    <w:rsid w:val="00564E2A"/>
    <w:rsid w:val="00565B73"/>
    <w:rsid w:val="00565EB1"/>
    <w:rsid w:val="00565FE8"/>
    <w:rsid w:val="005663EE"/>
    <w:rsid w:val="005674BA"/>
    <w:rsid w:val="0056791F"/>
    <w:rsid w:val="0057261D"/>
    <w:rsid w:val="0057284D"/>
    <w:rsid w:val="0057652E"/>
    <w:rsid w:val="00576722"/>
    <w:rsid w:val="00577F7B"/>
    <w:rsid w:val="00580BD4"/>
    <w:rsid w:val="005825FD"/>
    <w:rsid w:val="005830E8"/>
    <w:rsid w:val="00583438"/>
    <w:rsid w:val="005834D5"/>
    <w:rsid w:val="00585808"/>
    <w:rsid w:val="00585C42"/>
    <w:rsid w:val="00586509"/>
    <w:rsid w:val="0058687D"/>
    <w:rsid w:val="0058711C"/>
    <w:rsid w:val="005901AE"/>
    <w:rsid w:val="00590687"/>
    <w:rsid w:val="00591B54"/>
    <w:rsid w:val="005925E9"/>
    <w:rsid w:val="005934D1"/>
    <w:rsid w:val="00594AFB"/>
    <w:rsid w:val="00594DB3"/>
    <w:rsid w:val="00595B9A"/>
    <w:rsid w:val="0059717A"/>
    <w:rsid w:val="005A0A39"/>
    <w:rsid w:val="005A2F93"/>
    <w:rsid w:val="005A4E0A"/>
    <w:rsid w:val="005A6B0F"/>
    <w:rsid w:val="005B0C24"/>
    <w:rsid w:val="005B2F18"/>
    <w:rsid w:val="005B479B"/>
    <w:rsid w:val="005B5748"/>
    <w:rsid w:val="005B5C2F"/>
    <w:rsid w:val="005B6601"/>
    <w:rsid w:val="005B7C44"/>
    <w:rsid w:val="005C072C"/>
    <w:rsid w:val="005C1877"/>
    <w:rsid w:val="005C18B6"/>
    <w:rsid w:val="005C57AB"/>
    <w:rsid w:val="005C5810"/>
    <w:rsid w:val="005C6DE0"/>
    <w:rsid w:val="005D01E4"/>
    <w:rsid w:val="005D05C6"/>
    <w:rsid w:val="005D0DDE"/>
    <w:rsid w:val="005D1F60"/>
    <w:rsid w:val="005D281E"/>
    <w:rsid w:val="005D2DA4"/>
    <w:rsid w:val="005D5A7B"/>
    <w:rsid w:val="005D5E78"/>
    <w:rsid w:val="005D7205"/>
    <w:rsid w:val="005E22B7"/>
    <w:rsid w:val="005E2434"/>
    <w:rsid w:val="005E376D"/>
    <w:rsid w:val="005E381E"/>
    <w:rsid w:val="005E4878"/>
    <w:rsid w:val="005E5BBD"/>
    <w:rsid w:val="005E6D90"/>
    <w:rsid w:val="005E70AA"/>
    <w:rsid w:val="005E7172"/>
    <w:rsid w:val="005E75D1"/>
    <w:rsid w:val="005F0A47"/>
    <w:rsid w:val="005F33FC"/>
    <w:rsid w:val="005F3AB2"/>
    <w:rsid w:val="005F6A14"/>
    <w:rsid w:val="00600996"/>
    <w:rsid w:val="00601BFC"/>
    <w:rsid w:val="006031C1"/>
    <w:rsid w:val="00606100"/>
    <w:rsid w:val="00606959"/>
    <w:rsid w:val="0061051B"/>
    <w:rsid w:val="0061074D"/>
    <w:rsid w:val="006125F7"/>
    <w:rsid w:val="00613512"/>
    <w:rsid w:val="006143CC"/>
    <w:rsid w:val="00614FCA"/>
    <w:rsid w:val="00616666"/>
    <w:rsid w:val="00617ADC"/>
    <w:rsid w:val="00617DDE"/>
    <w:rsid w:val="00621A8B"/>
    <w:rsid w:val="006220A1"/>
    <w:rsid w:val="0062250E"/>
    <w:rsid w:val="00622B40"/>
    <w:rsid w:val="00623CE9"/>
    <w:rsid w:val="0062436E"/>
    <w:rsid w:val="006271A8"/>
    <w:rsid w:val="006322D4"/>
    <w:rsid w:val="00632CFC"/>
    <w:rsid w:val="00634867"/>
    <w:rsid w:val="00635E96"/>
    <w:rsid w:val="0063612A"/>
    <w:rsid w:val="00640252"/>
    <w:rsid w:val="006403AE"/>
    <w:rsid w:val="00640B06"/>
    <w:rsid w:val="00640EDF"/>
    <w:rsid w:val="00645A06"/>
    <w:rsid w:val="006520A6"/>
    <w:rsid w:val="006522C7"/>
    <w:rsid w:val="00654DD8"/>
    <w:rsid w:val="006564EC"/>
    <w:rsid w:val="00661BED"/>
    <w:rsid w:val="00662A5A"/>
    <w:rsid w:val="00663937"/>
    <w:rsid w:val="006646B7"/>
    <w:rsid w:val="00664A20"/>
    <w:rsid w:val="00666194"/>
    <w:rsid w:val="00667569"/>
    <w:rsid w:val="00671FF6"/>
    <w:rsid w:val="006746EB"/>
    <w:rsid w:val="00680F5C"/>
    <w:rsid w:val="0068120F"/>
    <w:rsid w:val="00682094"/>
    <w:rsid w:val="00682BB5"/>
    <w:rsid w:val="00685189"/>
    <w:rsid w:val="006860A5"/>
    <w:rsid w:val="006861F3"/>
    <w:rsid w:val="00687074"/>
    <w:rsid w:val="006A20E4"/>
    <w:rsid w:val="006A53AE"/>
    <w:rsid w:val="006A7A72"/>
    <w:rsid w:val="006B181C"/>
    <w:rsid w:val="006B2E34"/>
    <w:rsid w:val="006B35F5"/>
    <w:rsid w:val="006B409D"/>
    <w:rsid w:val="006B5763"/>
    <w:rsid w:val="006B69BC"/>
    <w:rsid w:val="006B7117"/>
    <w:rsid w:val="006B7601"/>
    <w:rsid w:val="006C0F98"/>
    <w:rsid w:val="006C2C60"/>
    <w:rsid w:val="006C3939"/>
    <w:rsid w:val="006D0552"/>
    <w:rsid w:val="006D2A8F"/>
    <w:rsid w:val="006D31F7"/>
    <w:rsid w:val="006D50F0"/>
    <w:rsid w:val="006D610E"/>
    <w:rsid w:val="006D6B3A"/>
    <w:rsid w:val="006D6CEE"/>
    <w:rsid w:val="006D6D8B"/>
    <w:rsid w:val="006D73F3"/>
    <w:rsid w:val="006D7A4F"/>
    <w:rsid w:val="006D7A9A"/>
    <w:rsid w:val="006D7A9B"/>
    <w:rsid w:val="006E06C6"/>
    <w:rsid w:val="006E0A3B"/>
    <w:rsid w:val="006E19E0"/>
    <w:rsid w:val="006E2AF2"/>
    <w:rsid w:val="006E51CB"/>
    <w:rsid w:val="006E5E4A"/>
    <w:rsid w:val="006E5ED8"/>
    <w:rsid w:val="006E65F1"/>
    <w:rsid w:val="006E7832"/>
    <w:rsid w:val="006E7ABF"/>
    <w:rsid w:val="006F52C7"/>
    <w:rsid w:val="006F62D1"/>
    <w:rsid w:val="00700C4C"/>
    <w:rsid w:val="00703EC6"/>
    <w:rsid w:val="00706E4F"/>
    <w:rsid w:val="007075EA"/>
    <w:rsid w:val="00711845"/>
    <w:rsid w:val="0071445A"/>
    <w:rsid w:val="00714CD8"/>
    <w:rsid w:val="0071556D"/>
    <w:rsid w:val="0071561E"/>
    <w:rsid w:val="00715A26"/>
    <w:rsid w:val="00720172"/>
    <w:rsid w:val="00721827"/>
    <w:rsid w:val="00722964"/>
    <w:rsid w:val="00722F9C"/>
    <w:rsid w:val="007231D9"/>
    <w:rsid w:val="00723840"/>
    <w:rsid w:val="0072635F"/>
    <w:rsid w:val="007272B2"/>
    <w:rsid w:val="00727AD6"/>
    <w:rsid w:val="00732A15"/>
    <w:rsid w:val="00733031"/>
    <w:rsid w:val="0073430E"/>
    <w:rsid w:val="00735596"/>
    <w:rsid w:val="00735DE8"/>
    <w:rsid w:val="00735EF0"/>
    <w:rsid w:val="00736642"/>
    <w:rsid w:val="0074465F"/>
    <w:rsid w:val="007449AD"/>
    <w:rsid w:val="007451E3"/>
    <w:rsid w:val="00746530"/>
    <w:rsid w:val="00750D35"/>
    <w:rsid w:val="00750DF2"/>
    <w:rsid w:val="0075152D"/>
    <w:rsid w:val="00751DA7"/>
    <w:rsid w:val="00752165"/>
    <w:rsid w:val="00752515"/>
    <w:rsid w:val="00752696"/>
    <w:rsid w:val="007545D4"/>
    <w:rsid w:val="00754BEB"/>
    <w:rsid w:val="00754EB0"/>
    <w:rsid w:val="007576EF"/>
    <w:rsid w:val="00761E57"/>
    <w:rsid w:val="00762B64"/>
    <w:rsid w:val="00764431"/>
    <w:rsid w:val="00764B8F"/>
    <w:rsid w:val="00765004"/>
    <w:rsid w:val="00766B91"/>
    <w:rsid w:val="00767961"/>
    <w:rsid w:val="00774629"/>
    <w:rsid w:val="00776512"/>
    <w:rsid w:val="0077680B"/>
    <w:rsid w:val="00777605"/>
    <w:rsid w:val="00777733"/>
    <w:rsid w:val="007815AB"/>
    <w:rsid w:val="00781E69"/>
    <w:rsid w:val="007830BA"/>
    <w:rsid w:val="007834D9"/>
    <w:rsid w:val="00783BA8"/>
    <w:rsid w:val="00783BC9"/>
    <w:rsid w:val="00783FF3"/>
    <w:rsid w:val="007843C4"/>
    <w:rsid w:val="00785991"/>
    <w:rsid w:val="00785C3E"/>
    <w:rsid w:val="00785CB3"/>
    <w:rsid w:val="007876C9"/>
    <w:rsid w:val="00790C06"/>
    <w:rsid w:val="00792F40"/>
    <w:rsid w:val="007930B9"/>
    <w:rsid w:val="00793F3D"/>
    <w:rsid w:val="00794DCD"/>
    <w:rsid w:val="007974BC"/>
    <w:rsid w:val="007A00FF"/>
    <w:rsid w:val="007A0A34"/>
    <w:rsid w:val="007A0D59"/>
    <w:rsid w:val="007A0DF0"/>
    <w:rsid w:val="007A11B8"/>
    <w:rsid w:val="007A16E8"/>
    <w:rsid w:val="007A429C"/>
    <w:rsid w:val="007A484F"/>
    <w:rsid w:val="007A627C"/>
    <w:rsid w:val="007A7BE4"/>
    <w:rsid w:val="007B01DF"/>
    <w:rsid w:val="007B0A4A"/>
    <w:rsid w:val="007B0B33"/>
    <w:rsid w:val="007B1620"/>
    <w:rsid w:val="007B3B7A"/>
    <w:rsid w:val="007B42EB"/>
    <w:rsid w:val="007B4316"/>
    <w:rsid w:val="007B56F1"/>
    <w:rsid w:val="007B69EE"/>
    <w:rsid w:val="007B6E99"/>
    <w:rsid w:val="007B746F"/>
    <w:rsid w:val="007C34CD"/>
    <w:rsid w:val="007C3B1E"/>
    <w:rsid w:val="007C3ED5"/>
    <w:rsid w:val="007C5BFD"/>
    <w:rsid w:val="007D06EB"/>
    <w:rsid w:val="007D244F"/>
    <w:rsid w:val="007D2AF6"/>
    <w:rsid w:val="007D3373"/>
    <w:rsid w:val="007D468B"/>
    <w:rsid w:val="007D5D58"/>
    <w:rsid w:val="007D70C3"/>
    <w:rsid w:val="007E051F"/>
    <w:rsid w:val="007E139E"/>
    <w:rsid w:val="007E3175"/>
    <w:rsid w:val="007E400A"/>
    <w:rsid w:val="007E5CA7"/>
    <w:rsid w:val="007E6C61"/>
    <w:rsid w:val="007E7438"/>
    <w:rsid w:val="007F0459"/>
    <w:rsid w:val="007F3AB6"/>
    <w:rsid w:val="007F4CCF"/>
    <w:rsid w:val="007F67C1"/>
    <w:rsid w:val="00800030"/>
    <w:rsid w:val="00800420"/>
    <w:rsid w:val="008005F0"/>
    <w:rsid w:val="0080086B"/>
    <w:rsid w:val="00801AAA"/>
    <w:rsid w:val="00803EC8"/>
    <w:rsid w:val="00804B6C"/>
    <w:rsid w:val="0080548B"/>
    <w:rsid w:val="00806BED"/>
    <w:rsid w:val="00806EE4"/>
    <w:rsid w:val="00807CA3"/>
    <w:rsid w:val="0081004F"/>
    <w:rsid w:val="0081136C"/>
    <w:rsid w:val="00812AA6"/>
    <w:rsid w:val="00812C0B"/>
    <w:rsid w:val="00812C6B"/>
    <w:rsid w:val="00812DF3"/>
    <w:rsid w:val="008139C5"/>
    <w:rsid w:val="0081487D"/>
    <w:rsid w:val="00815E78"/>
    <w:rsid w:val="008171F5"/>
    <w:rsid w:val="00825259"/>
    <w:rsid w:val="008258D5"/>
    <w:rsid w:val="00825C8A"/>
    <w:rsid w:val="00827E4A"/>
    <w:rsid w:val="008348B7"/>
    <w:rsid w:val="00836D74"/>
    <w:rsid w:val="00840AE9"/>
    <w:rsid w:val="00840EF3"/>
    <w:rsid w:val="00841721"/>
    <w:rsid w:val="008445A6"/>
    <w:rsid w:val="008500DF"/>
    <w:rsid w:val="00850580"/>
    <w:rsid w:val="00851A96"/>
    <w:rsid w:val="00852056"/>
    <w:rsid w:val="00852A85"/>
    <w:rsid w:val="008566DD"/>
    <w:rsid w:val="00856743"/>
    <w:rsid w:val="0085678C"/>
    <w:rsid w:val="00856BA1"/>
    <w:rsid w:val="00857BD3"/>
    <w:rsid w:val="00857C14"/>
    <w:rsid w:val="008603BD"/>
    <w:rsid w:val="008621E3"/>
    <w:rsid w:val="008638D3"/>
    <w:rsid w:val="00865E3E"/>
    <w:rsid w:val="008708CE"/>
    <w:rsid w:val="00871E8D"/>
    <w:rsid w:val="0087259E"/>
    <w:rsid w:val="0087265E"/>
    <w:rsid w:val="008728A6"/>
    <w:rsid w:val="00872B7B"/>
    <w:rsid w:val="008734A9"/>
    <w:rsid w:val="0087398A"/>
    <w:rsid w:val="00875057"/>
    <w:rsid w:val="00875DFA"/>
    <w:rsid w:val="00875F7B"/>
    <w:rsid w:val="008801F6"/>
    <w:rsid w:val="00881D8F"/>
    <w:rsid w:val="00882685"/>
    <w:rsid w:val="00883CA3"/>
    <w:rsid w:val="0088466E"/>
    <w:rsid w:val="00884CE0"/>
    <w:rsid w:val="0088558E"/>
    <w:rsid w:val="00885932"/>
    <w:rsid w:val="00887986"/>
    <w:rsid w:val="008879A2"/>
    <w:rsid w:val="00890F0D"/>
    <w:rsid w:val="00892048"/>
    <w:rsid w:val="0089395F"/>
    <w:rsid w:val="008958DA"/>
    <w:rsid w:val="00896D3E"/>
    <w:rsid w:val="008A0BB8"/>
    <w:rsid w:val="008A7208"/>
    <w:rsid w:val="008A78FB"/>
    <w:rsid w:val="008B100D"/>
    <w:rsid w:val="008B18B9"/>
    <w:rsid w:val="008B1CF6"/>
    <w:rsid w:val="008B4306"/>
    <w:rsid w:val="008B50A3"/>
    <w:rsid w:val="008B6824"/>
    <w:rsid w:val="008B7D16"/>
    <w:rsid w:val="008C14CB"/>
    <w:rsid w:val="008C1BC1"/>
    <w:rsid w:val="008C2454"/>
    <w:rsid w:val="008C2B63"/>
    <w:rsid w:val="008C2BBC"/>
    <w:rsid w:val="008C2D43"/>
    <w:rsid w:val="008C335F"/>
    <w:rsid w:val="008C44A0"/>
    <w:rsid w:val="008C5903"/>
    <w:rsid w:val="008C5F0B"/>
    <w:rsid w:val="008D1662"/>
    <w:rsid w:val="008D18E6"/>
    <w:rsid w:val="008D2568"/>
    <w:rsid w:val="008D2CF4"/>
    <w:rsid w:val="008D5E46"/>
    <w:rsid w:val="008D5F83"/>
    <w:rsid w:val="008E0D6A"/>
    <w:rsid w:val="008E1023"/>
    <w:rsid w:val="008E10BC"/>
    <w:rsid w:val="008E202B"/>
    <w:rsid w:val="008E2290"/>
    <w:rsid w:val="008E49AD"/>
    <w:rsid w:val="008E5091"/>
    <w:rsid w:val="008E66E6"/>
    <w:rsid w:val="008E6AF7"/>
    <w:rsid w:val="008F043F"/>
    <w:rsid w:val="008F0BF0"/>
    <w:rsid w:val="008F0D0C"/>
    <w:rsid w:val="008F4FD8"/>
    <w:rsid w:val="008F5E08"/>
    <w:rsid w:val="009014AE"/>
    <w:rsid w:val="0090240C"/>
    <w:rsid w:val="009037D9"/>
    <w:rsid w:val="009038A3"/>
    <w:rsid w:val="009043E1"/>
    <w:rsid w:val="009058D7"/>
    <w:rsid w:val="009103BE"/>
    <w:rsid w:val="00911FCA"/>
    <w:rsid w:val="00912842"/>
    <w:rsid w:val="009132A2"/>
    <w:rsid w:val="00914204"/>
    <w:rsid w:val="00915924"/>
    <w:rsid w:val="00915EE7"/>
    <w:rsid w:val="00920A1A"/>
    <w:rsid w:val="00920C9D"/>
    <w:rsid w:val="0092389B"/>
    <w:rsid w:val="00924FC6"/>
    <w:rsid w:val="00925277"/>
    <w:rsid w:val="0092562A"/>
    <w:rsid w:val="0092676E"/>
    <w:rsid w:val="00927705"/>
    <w:rsid w:val="009349CE"/>
    <w:rsid w:val="00934A76"/>
    <w:rsid w:val="009366CF"/>
    <w:rsid w:val="009411E8"/>
    <w:rsid w:val="009439A8"/>
    <w:rsid w:val="00947C76"/>
    <w:rsid w:val="009517FC"/>
    <w:rsid w:val="009519E9"/>
    <w:rsid w:val="009520D0"/>
    <w:rsid w:val="00954603"/>
    <w:rsid w:val="00954C0E"/>
    <w:rsid w:val="00954E2C"/>
    <w:rsid w:val="00954E76"/>
    <w:rsid w:val="00955367"/>
    <w:rsid w:val="00955965"/>
    <w:rsid w:val="00956876"/>
    <w:rsid w:val="00956B88"/>
    <w:rsid w:val="00956CEA"/>
    <w:rsid w:val="00957202"/>
    <w:rsid w:val="00957FCE"/>
    <w:rsid w:val="00960388"/>
    <w:rsid w:val="00961BC7"/>
    <w:rsid w:val="0096210C"/>
    <w:rsid w:val="0096361C"/>
    <w:rsid w:val="00964198"/>
    <w:rsid w:val="00967B29"/>
    <w:rsid w:val="00970207"/>
    <w:rsid w:val="00973393"/>
    <w:rsid w:val="00974B26"/>
    <w:rsid w:val="00977151"/>
    <w:rsid w:val="009771F8"/>
    <w:rsid w:val="00980883"/>
    <w:rsid w:val="009821EB"/>
    <w:rsid w:val="009829E6"/>
    <w:rsid w:val="00985CD0"/>
    <w:rsid w:val="00985F4D"/>
    <w:rsid w:val="009913B5"/>
    <w:rsid w:val="00991970"/>
    <w:rsid w:val="0099358F"/>
    <w:rsid w:val="00994F87"/>
    <w:rsid w:val="0099669E"/>
    <w:rsid w:val="009967A9"/>
    <w:rsid w:val="00996CA8"/>
    <w:rsid w:val="00997A88"/>
    <w:rsid w:val="009A0B54"/>
    <w:rsid w:val="009A10B7"/>
    <w:rsid w:val="009A1DC3"/>
    <w:rsid w:val="009A24E5"/>
    <w:rsid w:val="009A2AA4"/>
    <w:rsid w:val="009A3BA9"/>
    <w:rsid w:val="009A4BD4"/>
    <w:rsid w:val="009A5029"/>
    <w:rsid w:val="009A69AB"/>
    <w:rsid w:val="009A6E93"/>
    <w:rsid w:val="009A6F2F"/>
    <w:rsid w:val="009B5A3D"/>
    <w:rsid w:val="009B5E04"/>
    <w:rsid w:val="009B6984"/>
    <w:rsid w:val="009C29AE"/>
    <w:rsid w:val="009C2B75"/>
    <w:rsid w:val="009C6D0D"/>
    <w:rsid w:val="009C6F2E"/>
    <w:rsid w:val="009C7E6C"/>
    <w:rsid w:val="009D1FD8"/>
    <w:rsid w:val="009D2ED5"/>
    <w:rsid w:val="009D453E"/>
    <w:rsid w:val="009D47E8"/>
    <w:rsid w:val="009D4DFA"/>
    <w:rsid w:val="009D5076"/>
    <w:rsid w:val="009D75DD"/>
    <w:rsid w:val="009D7757"/>
    <w:rsid w:val="009E29EE"/>
    <w:rsid w:val="009E2EF0"/>
    <w:rsid w:val="009E3B87"/>
    <w:rsid w:val="009E3FF6"/>
    <w:rsid w:val="009E7BB4"/>
    <w:rsid w:val="009F0A45"/>
    <w:rsid w:val="009F340E"/>
    <w:rsid w:val="009F4E00"/>
    <w:rsid w:val="009F5F17"/>
    <w:rsid w:val="00A00F69"/>
    <w:rsid w:val="00A030B1"/>
    <w:rsid w:val="00A03129"/>
    <w:rsid w:val="00A03343"/>
    <w:rsid w:val="00A059CD"/>
    <w:rsid w:val="00A06BC3"/>
    <w:rsid w:val="00A071C8"/>
    <w:rsid w:val="00A0721E"/>
    <w:rsid w:val="00A07B33"/>
    <w:rsid w:val="00A07C95"/>
    <w:rsid w:val="00A10A98"/>
    <w:rsid w:val="00A12CD2"/>
    <w:rsid w:val="00A16415"/>
    <w:rsid w:val="00A20215"/>
    <w:rsid w:val="00A213A7"/>
    <w:rsid w:val="00A22B32"/>
    <w:rsid w:val="00A2380F"/>
    <w:rsid w:val="00A23AEB"/>
    <w:rsid w:val="00A24530"/>
    <w:rsid w:val="00A24845"/>
    <w:rsid w:val="00A24EAD"/>
    <w:rsid w:val="00A256A7"/>
    <w:rsid w:val="00A2716C"/>
    <w:rsid w:val="00A277A0"/>
    <w:rsid w:val="00A2787C"/>
    <w:rsid w:val="00A30F26"/>
    <w:rsid w:val="00A31781"/>
    <w:rsid w:val="00A35BCF"/>
    <w:rsid w:val="00A36A0B"/>
    <w:rsid w:val="00A370E2"/>
    <w:rsid w:val="00A41108"/>
    <w:rsid w:val="00A419C5"/>
    <w:rsid w:val="00A4371A"/>
    <w:rsid w:val="00A43E59"/>
    <w:rsid w:val="00A44CDD"/>
    <w:rsid w:val="00A46C68"/>
    <w:rsid w:val="00A47499"/>
    <w:rsid w:val="00A47A87"/>
    <w:rsid w:val="00A50347"/>
    <w:rsid w:val="00A5056E"/>
    <w:rsid w:val="00A50E73"/>
    <w:rsid w:val="00A539A7"/>
    <w:rsid w:val="00A53DFF"/>
    <w:rsid w:val="00A555FF"/>
    <w:rsid w:val="00A6042E"/>
    <w:rsid w:val="00A60657"/>
    <w:rsid w:val="00A61236"/>
    <w:rsid w:val="00A62FE9"/>
    <w:rsid w:val="00A64238"/>
    <w:rsid w:val="00A67E49"/>
    <w:rsid w:val="00A67FBF"/>
    <w:rsid w:val="00A73EA3"/>
    <w:rsid w:val="00A740A4"/>
    <w:rsid w:val="00A75FC8"/>
    <w:rsid w:val="00A76D34"/>
    <w:rsid w:val="00A77531"/>
    <w:rsid w:val="00A809D4"/>
    <w:rsid w:val="00A8425A"/>
    <w:rsid w:val="00A867A6"/>
    <w:rsid w:val="00A87587"/>
    <w:rsid w:val="00A9123F"/>
    <w:rsid w:val="00A9253E"/>
    <w:rsid w:val="00A93926"/>
    <w:rsid w:val="00A94BC4"/>
    <w:rsid w:val="00A96064"/>
    <w:rsid w:val="00A96E7D"/>
    <w:rsid w:val="00AA0B8E"/>
    <w:rsid w:val="00AA4721"/>
    <w:rsid w:val="00AA5799"/>
    <w:rsid w:val="00AA7DC8"/>
    <w:rsid w:val="00AB02D0"/>
    <w:rsid w:val="00AB0874"/>
    <w:rsid w:val="00AB15A1"/>
    <w:rsid w:val="00AB186B"/>
    <w:rsid w:val="00AB53DC"/>
    <w:rsid w:val="00AB5C99"/>
    <w:rsid w:val="00AB7735"/>
    <w:rsid w:val="00AC3B96"/>
    <w:rsid w:val="00AC41D4"/>
    <w:rsid w:val="00AC44C5"/>
    <w:rsid w:val="00AC4F3D"/>
    <w:rsid w:val="00AC6B76"/>
    <w:rsid w:val="00AC73AE"/>
    <w:rsid w:val="00AD26A1"/>
    <w:rsid w:val="00AD42AD"/>
    <w:rsid w:val="00AD487F"/>
    <w:rsid w:val="00AD7B61"/>
    <w:rsid w:val="00AE06B6"/>
    <w:rsid w:val="00AE074B"/>
    <w:rsid w:val="00AE0C15"/>
    <w:rsid w:val="00AE392E"/>
    <w:rsid w:val="00AE48C8"/>
    <w:rsid w:val="00AE51AB"/>
    <w:rsid w:val="00AE57D5"/>
    <w:rsid w:val="00AE6A85"/>
    <w:rsid w:val="00AE6ADF"/>
    <w:rsid w:val="00AE71D1"/>
    <w:rsid w:val="00AF2509"/>
    <w:rsid w:val="00AF42B8"/>
    <w:rsid w:val="00AF77C9"/>
    <w:rsid w:val="00B00053"/>
    <w:rsid w:val="00B018FB"/>
    <w:rsid w:val="00B04474"/>
    <w:rsid w:val="00B07AF8"/>
    <w:rsid w:val="00B11A96"/>
    <w:rsid w:val="00B130EE"/>
    <w:rsid w:val="00B13101"/>
    <w:rsid w:val="00B159A9"/>
    <w:rsid w:val="00B15F60"/>
    <w:rsid w:val="00B169B1"/>
    <w:rsid w:val="00B17CBD"/>
    <w:rsid w:val="00B21FD9"/>
    <w:rsid w:val="00B2203F"/>
    <w:rsid w:val="00B234F9"/>
    <w:rsid w:val="00B23886"/>
    <w:rsid w:val="00B246A1"/>
    <w:rsid w:val="00B27B5D"/>
    <w:rsid w:val="00B27C1A"/>
    <w:rsid w:val="00B307BD"/>
    <w:rsid w:val="00B30CFE"/>
    <w:rsid w:val="00B3332E"/>
    <w:rsid w:val="00B35000"/>
    <w:rsid w:val="00B352BF"/>
    <w:rsid w:val="00B37A8A"/>
    <w:rsid w:val="00B402D9"/>
    <w:rsid w:val="00B41253"/>
    <w:rsid w:val="00B42039"/>
    <w:rsid w:val="00B421F1"/>
    <w:rsid w:val="00B42D41"/>
    <w:rsid w:val="00B4370F"/>
    <w:rsid w:val="00B43E49"/>
    <w:rsid w:val="00B44C7D"/>
    <w:rsid w:val="00B45DDA"/>
    <w:rsid w:val="00B46151"/>
    <w:rsid w:val="00B461F1"/>
    <w:rsid w:val="00B46C0B"/>
    <w:rsid w:val="00B47D49"/>
    <w:rsid w:val="00B50124"/>
    <w:rsid w:val="00B50F3A"/>
    <w:rsid w:val="00B5574D"/>
    <w:rsid w:val="00B5582B"/>
    <w:rsid w:val="00B5613F"/>
    <w:rsid w:val="00B5745E"/>
    <w:rsid w:val="00B627C4"/>
    <w:rsid w:val="00B63393"/>
    <w:rsid w:val="00B642D7"/>
    <w:rsid w:val="00B64AAD"/>
    <w:rsid w:val="00B64D44"/>
    <w:rsid w:val="00B65621"/>
    <w:rsid w:val="00B6581B"/>
    <w:rsid w:val="00B71008"/>
    <w:rsid w:val="00B71079"/>
    <w:rsid w:val="00B71517"/>
    <w:rsid w:val="00B72040"/>
    <w:rsid w:val="00B7482C"/>
    <w:rsid w:val="00B75F48"/>
    <w:rsid w:val="00B767A4"/>
    <w:rsid w:val="00B7796F"/>
    <w:rsid w:val="00B80718"/>
    <w:rsid w:val="00B80BA6"/>
    <w:rsid w:val="00B86C61"/>
    <w:rsid w:val="00B87C77"/>
    <w:rsid w:val="00B90AB2"/>
    <w:rsid w:val="00B91AB9"/>
    <w:rsid w:val="00B91B21"/>
    <w:rsid w:val="00B91E6C"/>
    <w:rsid w:val="00B922CA"/>
    <w:rsid w:val="00B955E9"/>
    <w:rsid w:val="00B96514"/>
    <w:rsid w:val="00B9705E"/>
    <w:rsid w:val="00B974A8"/>
    <w:rsid w:val="00BA05C7"/>
    <w:rsid w:val="00BA0C3E"/>
    <w:rsid w:val="00BA188B"/>
    <w:rsid w:val="00BA2574"/>
    <w:rsid w:val="00BA431D"/>
    <w:rsid w:val="00BA5FF8"/>
    <w:rsid w:val="00BB0478"/>
    <w:rsid w:val="00BB2522"/>
    <w:rsid w:val="00BB4CCA"/>
    <w:rsid w:val="00BB52DB"/>
    <w:rsid w:val="00BB757A"/>
    <w:rsid w:val="00BC0A60"/>
    <w:rsid w:val="00BC2BAA"/>
    <w:rsid w:val="00BC304F"/>
    <w:rsid w:val="00BC3A42"/>
    <w:rsid w:val="00BC6421"/>
    <w:rsid w:val="00BC7E6B"/>
    <w:rsid w:val="00BC7ED3"/>
    <w:rsid w:val="00BD1F8B"/>
    <w:rsid w:val="00BD21AE"/>
    <w:rsid w:val="00BD25B2"/>
    <w:rsid w:val="00BD3055"/>
    <w:rsid w:val="00BD33A3"/>
    <w:rsid w:val="00BD3866"/>
    <w:rsid w:val="00BD62E7"/>
    <w:rsid w:val="00BD74F1"/>
    <w:rsid w:val="00BD77F7"/>
    <w:rsid w:val="00BE1206"/>
    <w:rsid w:val="00BE13F0"/>
    <w:rsid w:val="00BE33E0"/>
    <w:rsid w:val="00BE489F"/>
    <w:rsid w:val="00BE6339"/>
    <w:rsid w:val="00BF3447"/>
    <w:rsid w:val="00BF4B42"/>
    <w:rsid w:val="00BF531A"/>
    <w:rsid w:val="00BF67DC"/>
    <w:rsid w:val="00C008F8"/>
    <w:rsid w:val="00C01324"/>
    <w:rsid w:val="00C035B0"/>
    <w:rsid w:val="00C04425"/>
    <w:rsid w:val="00C05792"/>
    <w:rsid w:val="00C07C2D"/>
    <w:rsid w:val="00C13BD4"/>
    <w:rsid w:val="00C14CD0"/>
    <w:rsid w:val="00C15321"/>
    <w:rsid w:val="00C1540E"/>
    <w:rsid w:val="00C15A73"/>
    <w:rsid w:val="00C15D86"/>
    <w:rsid w:val="00C163B6"/>
    <w:rsid w:val="00C20670"/>
    <w:rsid w:val="00C2084E"/>
    <w:rsid w:val="00C21677"/>
    <w:rsid w:val="00C240AC"/>
    <w:rsid w:val="00C24121"/>
    <w:rsid w:val="00C26E0A"/>
    <w:rsid w:val="00C2706A"/>
    <w:rsid w:val="00C27932"/>
    <w:rsid w:val="00C30DFC"/>
    <w:rsid w:val="00C33363"/>
    <w:rsid w:val="00C34555"/>
    <w:rsid w:val="00C3465E"/>
    <w:rsid w:val="00C36E6E"/>
    <w:rsid w:val="00C41D95"/>
    <w:rsid w:val="00C439A2"/>
    <w:rsid w:val="00C441B0"/>
    <w:rsid w:val="00C450C5"/>
    <w:rsid w:val="00C459F3"/>
    <w:rsid w:val="00C45B73"/>
    <w:rsid w:val="00C529F5"/>
    <w:rsid w:val="00C54C48"/>
    <w:rsid w:val="00C5552D"/>
    <w:rsid w:val="00C561F9"/>
    <w:rsid w:val="00C562D1"/>
    <w:rsid w:val="00C567BB"/>
    <w:rsid w:val="00C607B4"/>
    <w:rsid w:val="00C60A70"/>
    <w:rsid w:val="00C61325"/>
    <w:rsid w:val="00C62212"/>
    <w:rsid w:val="00C62F7D"/>
    <w:rsid w:val="00C63C8C"/>
    <w:rsid w:val="00C63EA2"/>
    <w:rsid w:val="00C641AD"/>
    <w:rsid w:val="00C64DDF"/>
    <w:rsid w:val="00C66BD0"/>
    <w:rsid w:val="00C70A0D"/>
    <w:rsid w:val="00C70F60"/>
    <w:rsid w:val="00C746FE"/>
    <w:rsid w:val="00C75B0A"/>
    <w:rsid w:val="00C75FA4"/>
    <w:rsid w:val="00C77575"/>
    <w:rsid w:val="00C77CFF"/>
    <w:rsid w:val="00C80D9F"/>
    <w:rsid w:val="00C82400"/>
    <w:rsid w:val="00C82CD5"/>
    <w:rsid w:val="00C82CFF"/>
    <w:rsid w:val="00C836A0"/>
    <w:rsid w:val="00C84031"/>
    <w:rsid w:val="00C84212"/>
    <w:rsid w:val="00C876D4"/>
    <w:rsid w:val="00C93B5E"/>
    <w:rsid w:val="00C960AF"/>
    <w:rsid w:val="00CA1493"/>
    <w:rsid w:val="00CA2DF0"/>
    <w:rsid w:val="00CA328F"/>
    <w:rsid w:val="00CA3E70"/>
    <w:rsid w:val="00CA41A0"/>
    <w:rsid w:val="00CA615A"/>
    <w:rsid w:val="00CA6D89"/>
    <w:rsid w:val="00CA6F16"/>
    <w:rsid w:val="00CB0356"/>
    <w:rsid w:val="00CB0C18"/>
    <w:rsid w:val="00CB359B"/>
    <w:rsid w:val="00CB3705"/>
    <w:rsid w:val="00CB46FC"/>
    <w:rsid w:val="00CB510A"/>
    <w:rsid w:val="00CB54F6"/>
    <w:rsid w:val="00CB67A5"/>
    <w:rsid w:val="00CB6951"/>
    <w:rsid w:val="00CB6F6A"/>
    <w:rsid w:val="00CC1DF1"/>
    <w:rsid w:val="00CC2440"/>
    <w:rsid w:val="00CC6451"/>
    <w:rsid w:val="00CC7315"/>
    <w:rsid w:val="00CC7701"/>
    <w:rsid w:val="00CD01BE"/>
    <w:rsid w:val="00CD0949"/>
    <w:rsid w:val="00CD0E6A"/>
    <w:rsid w:val="00CD0FAA"/>
    <w:rsid w:val="00CD0FF8"/>
    <w:rsid w:val="00CD22DB"/>
    <w:rsid w:val="00CD4D4A"/>
    <w:rsid w:val="00CD7C75"/>
    <w:rsid w:val="00CE08F9"/>
    <w:rsid w:val="00CE10F8"/>
    <w:rsid w:val="00CE4CA2"/>
    <w:rsid w:val="00CE62B6"/>
    <w:rsid w:val="00CE63A3"/>
    <w:rsid w:val="00CE6C19"/>
    <w:rsid w:val="00CF02A6"/>
    <w:rsid w:val="00CF117E"/>
    <w:rsid w:val="00CF31D5"/>
    <w:rsid w:val="00CF3418"/>
    <w:rsid w:val="00CF5A03"/>
    <w:rsid w:val="00CF5EB6"/>
    <w:rsid w:val="00CF6DBD"/>
    <w:rsid w:val="00CF70D7"/>
    <w:rsid w:val="00D00531"/>
    <w:rsid w:val="00D02871"/>
    <w:rsid w:val="00D0331A"/>
    <w:rsid w:val="00D03BCC"/>
    <w:rsid w:val="00D04867"/>
    <w:rsid w:val="00D04E56"/>
    <w:rsid w:val="00D05A00"/>
    <w:rsid w:val="00D06E60"/>
    <w:rsid w:val="00D10FA6"/>
    <w:rsid w:val="00D10FDB"/>
    <w:rsid w:val="00D11C71"/>
    <w:rsid w:val="00D15271"/>
    <w:rsid w:val="00D15D35"/>
    <w:rsid w:val="00D15E61"/>
    <w:rsid w:val="00D16437"/>
    <w:rsid w:val="00D2016E"/>
    <w:rsid w:val="00D203D8"/>
    <w:rsid w:val="00D21310"/>
    <w:rsid w:val="00D27379"/>
    <w:rsid w:val="00D275C9"/>
    <w:rsid w:val="00D305CB"/>
    <w:rsid w:val="00D31177"/>
    <w:rsid w:val="00D3134A"/>
    <w:rsid w:val="00D3315D"/>
    <w:rsid w:val="00D34F5E"/>
    <w:rsid w:val="00D34FA9"/>
    <w:rsid w:val="00D35038"/>
    <w:rsid w:val="00D36872"/>
    <w:rsid w:val="00D418C2"/>
    <w:rsid w:val="00D41CF1"/>
    <w:rsid w:val="00D43F8C"/>
    <w:rsid w:val="00D470C0"/>
    <w:rsid w:val="00D47AAC"/>
    <w:rsid w:val="00D47E06"/>
    <w:rsid w:val="00D50295"/>
    <w:rsid w:val="00D50961"/>
    <w:rsid w:val="00D51768"/>
    <w:rsid w:val="00D526BE"/>
    <w:rsid w:val="00D54AEB"/>
    <w:rsid w:val="00D6038A"/>
    <w:rsid w:val="00D61F8A"/>
    <w:rsid w:val="00D63B5C"/>
    <w:rsid w:val="00D66D8A"/>
    <w:rsid w:val="00D67E7E"/>
    <w:rsid w:val="00D72246"/>
    <w:rsid w:val="00D72D2C"/>
    <w:rsid w:val="00D74F2D"/>
    <w:rsid w:val="00D74F96"/>
    <w:rsid w:val="00D7580B"/>
    <w:rsid w:val="00D75D2D"/>
    <w:rsid w:val="00D76464"/>
    <w:rsid w:val="00D768F5"/>
    <w:rsid w:val="00D777B1"/>
    <w:rsid w:val="00D82B8E"/>
    <w:rsid w:val="00D8362D"/>
    <w:rsid w:val="00D918B6"/>
    <w:rsid w:val="00DA05A7"/>
    <w:rsid w:val="00DA1A44"/>
    <w:rsid w:val="00DA1D93"/>
    <w:rsid w:val="00DA1E34"/>
    <w:rsid w:val="00DA21FD"/>
    <w:rsid w:val="00DA3507"/>
    <w:rsid w:val="00DA3C54"/>
    <w:rsid w:val="00DA4C5A"/>
    <w:rsid w:val="00DA64F6"/>
    <w:rsid w:val="00DB062D"/>
    <w:rsid w:val="00DB13A0"/>
    <w:rsid w:val="00DB162F"/>
    <w:rsid w:val="00DB2098"/>
    <w:rsid w:val="00DB2BD6"/>
    <w:rsid w:val="00DB44E1"/>
    <w:rsid w:val="00DB5230"/>
    <w:rsid w:val="00DB5811"/>
    <w:rsid w:val="00DB5BF0"/>
    <w:rsid w:val="00DB63B6"/>
    <w:rsid w:val="00DB714C"/>
    <w:rsid w:val="00DC0002"/>
    <w:rsid w:val="00DC0554"/>
    <w:rsid w:val="00DC0A66"/>
    <w:rsid w:val="00DC3986"/>
    <w:rsid w:val="00DC44F2"/>
    <w:rsid w:val="00DC45BC"/>
    <w:rsid w:val="00DC5E70"/>
    <w:rsid w:val="00DD1293"/>
    <w:rsid w:val="00DD4B9B"/>
    <w:rsid w:val="00DD5AA6"/>
    <w:rsid w:val="00DD7088"/>
    <w:rsid w:val="00DE29B4"/>
    <w:rsid w:val="00DE2C95"/>
    <w:rsid w:val="00DE5FEA"/>
    <w:rsid w:val="00DE66B1"/>
    <w:rsid w:val="00DE73FA"/>
    <w:rsid w:val="00DF0093"/>
    <w:rsid w:val="00DF7D67"/>
    <w:rsid w:val="00E00A5B"/>
    <w:rsid w:val="00E00AB0"/>
    <w:rsid w:val="00E0329D"/>
    <w:rsid w:val="00E04325"/>
    <w:rsid w:val="00E04AC2"/>
    <w:rsid w:val="00E04EC9"/>
    <w:rsid w:val="00E053EE"/>
    <w:rsid w:val="00E063DC"/>
    <w:rsid w:val="00E11676"/>
    <w:rsid w:val="00E12226"/>
    <w:rsid w:val="00E13CF3"/>
    <w:rsid w:val="00E17D92"/>
    <w:rsid w:val="00E207B2"/>
    <w:rsid w:val="00E21FDA"/>
    <w:rsid w:val="00E24B4D"/>
    <w:rsid w:val="00E30956"/>
    <w:rsid w:val="00E3114F"/>
    <w:rsid w:val="00E31D22"/>
    <w:rsid w:val="00E32C79"/>
    <w:rsid w:val="00E33E37"/>
    <w:rsid w:val="00E3419F"/>
    <w:rsid w:val="00E3620D"/>
    <w:rsid w:val="00E40E43"/>
    <w:rsid w:val="00E44AC6"/>
    <w:rsid w:val="00E452A6"/>
    <w:rsid w:val="00E45329"/>
    <w:rsid w:val="00E5130E"/>
    <w:rsid w:val="00E544DD"/>
    <w:rsid w:val="00E55DD9"/>
    <w:rsid w:val="00E56856"/>
    <w:rsid w:val="00E56C25"/>
    <w:rsid w:val="00E60E6E"/>
    <w:rsid w:val="00E61658"/>
    <w:rsid w:val="00E6184B"/>
    <w:rsid w:val="00E63AB3"/>
    <w:rsid w:val="00E63EF8"/>
    <w:rsid w:val="00E65EA2"/>
    <w:rsid w:val="00E70547"/>
    <w:rsid w:val="00E72F34"/>
    <w:rsid w:val="00E73B5C"/>
    <w:rsid w:val="00E73E3F"/>
    <w:rsid w:val="00E7744B"/>
    <w:rsid w:val="00E77599"/>
    <w:rsid w:val="00E77927"/>
    <w:rsid w:val="00E8030A"/>
    <w:rsid w:val="00E80A6E"/>
    <w:rsid w:val="00E835C7"/>
    <w:rsid w:val="00E845AC"/>
    <w:rsid w:val="00E855D1"/>
    <w:rsid w:val="00E85616"/>
    <w:rsid w:val="00E91689"/>
    <w:rsid w:val="00E91741"/>
    <w:rsid w:val="00E92A53"/>
    <w:rsid w:val="00E92A76"/>
    <w:rsid w:val="00E93DDF"/>
    <w:rsid w:val="00E94274"/>
    <w:rsid w:val="00E94306"/>
    <w:rsid w:val="00E9668A"/>
    <w:rsid w:val="00E974D9"/>
    <w:rsid w:val="00E97ED3"/>
    <w:rsid w:val="00EA153D"/>
    <w:rsid w:val="00EA4778"/>
    <w:rsid w:val="00EA5532"/>
    <w:rsid w:val="00EA6A41"/>
    <w:rsid w:val="00EA7021"/>
    <w:rsid w:val="00EB23E2"/>
    <w:rsid w:val="00EB389E"/>
    <w:rsid w:val="00EB62C3"/>
    <w:rsid w:val="00EB6477"/>
    <w:rsid w:val="00EB71FF"/>
    <w:rsid w:val="00EC023C"/>
    <w:rsid w:val="00EC103B"/>
    <w:rsid w:val="00EC10DD"/>
    <w:rsid w:val="00EC2A29"/>
    <w:rsid w:val="00EC3117"/>
    <w:rsid w:val="00EC3C11"/>
    <w:rsid w:val="00EC3D36"/>
    <w:rsid w:val="00EC54F9"/>
    <w:rsid w:val="00EC5C14"/>
    <w:rsid w:val="00EC5E7C"/>
    <w:rsid w:val="00EC60C0"/>
    <w:rsid w:val="00EC68EF"/>
    <w:rsid w:val="00EC7536"/>
    <w:rsid w:val="00ED1013"/>
    <w:rsid w:val="00ED1327"/>
    <w:rsid w:val="00ED2375"/>
    <w:rsid w:val="00ED44CD"/>
    <w:rsid w:val="00ED60CE"/>
    <w:rsid w:val="00EE16B3"/>
    <w:rsid w:val="00EE278F"/>
    <w:rsid w:val="00EE328C"/>
    <w:rsid w:val="00EE3698"/>
    <w:rsid w:val="00EE3F0B"/>
    <w:rsid w:val="00EE4F11"/>
    <w:rsid w:val="00EE51B1"/>
    <w:rsid w:val="00EE7A25"/>
    <w:rsid w:val="00EF4761"/>
    <w:rsid w:val="00EF53A4"/>
    <w:rsid w:val="00EF65E3"/>
    <w:rsid w:val="00EF76E9"/>
    <w:rsid w:val="00EF77B1"/>
    <w:rsid w:val="00EF7DD2"/>
    <w:rsid w:val="00F00328"/>
    <w:rsid w:val="00F039E9"/>
    <w:rsid w:val="00F04706"/>
    <w:rsid w:val="00F04DEB"/>
    <w:rsid w:val="00F056D7"/>
    <w:rsid w:val="00F06829"/>
    <w:rsid w:val="00F07BF8"/>
    <w:rsid w:val="00F2098C"/>
    <w:rsid w:val="00F20A76"/>
    <w:rsid w:val="00F20E37"/>
    <w:rsid w:val="00F213CA"/>
    <w:rsid w:val="00F2240A"/>
    <w:rsid w:val="00F224E0"/>
    <w:rsid w:val="00F232F9"/>
    <w:rsid w:val="00F23BCE"/>
    <w:rsid w:val="00F2532D"/>
    <w:rsid w:val="00F266B9"/>
    <w:rsid w:val="00F26FBC"/>
    <w:rsid w:val="00F32473"/>
    <w:rsid w:val="00F355EB"/>
    <w:rsid w:val="00F36AB6"/>
    <w:rsid w:val="00F42F89"/>
    <w:rsid w:val="00F447A9"/>
    <w:rsid w:val="00F45EB8"/>
    <w:rsid w:val="00F51DD1"/>
    <w:rsid w:val="00F51E38"/>
    <w:rsid w:val="00F52511"/>
    <w:rsid w:val="00F5603A"/>
    <w:rsid w:val="00F5723B"/>
    <w:rsid w:val="00F63B21"/>
    <w:rsid w:val="00F63EF4"/>
    <w:rsid w:val="00F66001"/>
    <w:rsid w:val="00F662D0"/>
    <w:rsid w:val="00F66824"/>
    <w:rsid w:val="00F70D3D"/>
    <w:rsid w:val="00F73802"/>
    <w:rsid w:val="00F74938"/>
    <w:rsid w:val="00F750E8"/>
    <w:rsid w:val="00F76388"/>
    <w:rsid w:val="00F773B5"/>
    <w:rsid w:val="00F844D7"/>
    <w:rsid w:val="00F864E9"/>
    <w:rsid w:val="00F867BD"/>
    <w:rsid w:val="00F90858"/>
    <w:rsid w:val="00F9290A"/>
    <w:rsid w:val="00F9345C"/>
    <w:rsid w:val="00F9430D"/>
    <w:rsid w:val="00F94C40"/>
    <w:rsid w:val="00F94F96"/>
    <w:rsid w:val="00F954CC"/>
    <w:rsid w:val="00FA08E9"/>
    <w:rsid w:val="00FA1C00"/>
    <w:rsid w:val="00FA37BD"/>
    <w:rsid w:val="00FA3B53"/>
    <w:rsid w:val="00FA4FF7"/>
    <w:rsid w:val="00FA73A6"/>
    <w:rsid w:val="00FB0F42"/>
    <w:rsid w:val="00FB19BD"/>
    <w:rsid w:val="00FB1B61"/>
    <w:rsid w:val="00FB3B20"/>
    <w:rsid w:val="00FB4FC4"/>
    <w:rsid w:val="00FB500D"/>
    <w:rsid w:val="00FB72AF"/>
    <w:rsid w:val="00FB7628"/>
    <w:rsid w:val="00FC1006"/>
    <w:rsid w:val="00FC1543"/>
    <w:rsid w:val="00FC21CA"/>
    <w:rsid w:val="00FC25EB"/>
    <w:rsid w:val="00FC6D5B"/>
    <w:rsid w:val="00FC745D"/>
    <w:rsid w:val="00FC77DA"/>
    <w:rsid w:val="00FD1EDE"/>
    <w:rsid w:val="00FD5958"/>
    <w:rsid w:val="00FE0C3E"/>
    <w:rsid w:val="00FE0CC5"/>
    <w:rsid w:val="00FE398C"/>
    <w:rsid w:val="00FE4695"/>
    <w:rsid w:val="00FE4A51"/>
    <w:rsid w:val="00FE4BEE"/>
    <w:rsid w:val="00FE598F"/>
    <w:rsid w:val="00FE68FE"/>
    <w:rsid w:val="00FF07A0"/>
    <w:rsid w:val="00FF0C21"/>
    <w:rsid w:val="00FF39A7"/>
    <w:rsid w:val="00FF4E0F"/>
    <w:rsid w:val="00FF587A"/>
    <w:rsid w:val="00FF5E5D"/>
    <w:rsid w:val="00FF6686"/>
    <w:rsid w:val="00FF6F8B"/>
    <w:rsid w:val="00FF6FAC"/>
    <w:rsid w:val="00FF7F8D"/>
    <w:rsid w:val="0B1D330C"/>
    <w:rsid w:val="3D755346"/>
    <w:rsid w:val="51E51D80"/>
    <w:rsid w:val="576D06EF"/>
    <w:rsid w:val="682F74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19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419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D419E"/>
    <w:rPr>
      <w:rFonts w:cs="Times New Roman"/>
      <w:sz w:val="18"/>
      <w:szCs w:val="18"/>
    </w:rPr>
  </w:style>
  <w:style w:type="paragraph" w:styleId="Header">
    <w:name w:val="header"/>
    <w:basedOn w:val="Normal"/>
    <w:link w:val="HeaderChar"/>
    <w:uiPriority w:val="99"/>
    <w:rsid w:val="001D41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D419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Pages>
  <Words>105</Words>
  <Characters>603</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lenovo</dc:creator>
  <cp:keywords/>
  <dc:description/>
  <cp:lastModifiedBy>夏福全</cp:lastModifiedBy>
  <cp:revision>4</cp:revision>
  <dcterms:created xsi:type="dcterms:W3CDTF">2022-11-09T02:26:00Z</dcterms:created>
  <dcterms:modified xsi:type="dcterms:W3CDTF">2025-11-30T10:49:00Z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883A4A3B31534C2DB3759DC6161DBFE3_12</vt:lpwstr>
  </property>
  <property fmtid="{D5CDD505-2E9C-101B-9397-08002B2CF9AE}" pid="4" name="KSOTemplateDocerSaveRecord">
    <vt:lpwstr>eyJoZGlkIjoiYTRjOTI3NTNiODc2ZGZiOTc0NTZmODFjMTU2M2FhNmIiLCJ1c2VySWQiOiIyMTQ4MTE1OTEifQ==</vt:lpwstr>
  </property>
</Properties>
</file>