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B4E" w:rsidRDefault="00465B4E"/>
    <w:p w:rsidR="00465B4E" w:rsidRDefault="00465B4E"/>
    <w:p w:rsidR="00465B4E" w:rsidRDefault="00465B4E"/>
    <w:p w:rsidR="00465B4E" w:rsidRDefault="00465B4E"/>
    <w:p w:rsidR="00465B4E" w:rsidRDefault="00465B4E"/>
    <w:p w:rsidR="00465B4E" w:rsidRDefault="00465B4E"/>
    <w:p w:rsidR="00465B4E" w:rsidRDefault="00465B4E" w:rsidP="00625258">
      <w:pPr>
        <w:jc w:val="center"/>
        <w:rPr>
          <w:b/>
          <w:sz w:val="44"/>
          <w:szCs w:val="44"/>
        </w:rPr>
      </w:pPr>
      <w:r w:rsidRPr="00625258">
        <w:rPr>
          <w:rFonts w:hint="eastAsia"/>
          <w:b/>
          <w:sz w:val="44"/>
          <w:szCs w:val="44"/>
        </w:rPr>
        <w:t>博士直接认定讲师资格</w:t>
      </w:r>
      <w:r>
        <w:rPr>
          <w:rFonts w:hint="eastAsia"/>
          <w:b/>
          <w:sz w:val="44"/>
          <w:szCs w:val="44"/>
        </w:rPr>
        <w:t>基本条件证明</w:t>
      </w:r>
      <w:r w:rsidRPr="00625258">
        <w:rPr>
          <w:rFonts w:hint="eastAsia"/>
          <w:b/>
          <w:sz w:val="44"/>
          <w:szCs w:val="44"/>
        </w:rPr>
        <w:t>材料目</w:t>
      </w:r>
      <w:r>
        <w:rPr>
          <w:b/>
          <w:sz w:val="44"/>
          <w:szCs w:val="44"/>
        </w:rPr>
        <w:t xml:space="preserve">  </w:t>
      </w:r>
      <w:r w:rsidRPr="00625258">
        <w:rPr>
          <w:rFonts w:hint="eastAsia"/>
          <w:b/>
          <w:sz w:val="44"/>
          <w:szCs w:val="44"/>
        </w:rPr>
        <w:t>录</w:t>
      </w:r>
    </w:p>
    <w:p w:rsidR="00465B4E" w:rsidRPr="0092765E" w:rsidRDefault="00465B4E" w:rsidP="00625258">
      <w:pPr>
        <w:jc w:val="center"/>
        <w:rPr>
          <w:rFonts w:ascii="楷体_GB2312" w:eastAsia="楷体_GB2312"/>
          <w:b/>
          <w:sz w:val="32"/>
          <w:szCs w:val="32"/>
        </w:rPr>
      </w:pPr>
      <w:r w:rsidRPr="0092765E">
        <w:rPr>
          <w:rFonts w:ascii="楷体_GB2312" w:eastAsia="楷体_GB2312" w:hint="eastAsia"/>
          <w:b/>
          <w:sz w:val="32"/>
          <w:szCs w:val="32"/>
        </w:rPr>
        <w:t>（</w:t>
      </w:r>
      <w:r w:rsidRPr="0092765E">
        <w:rPr>
          <w:rFonts w:ascii="楷体_GB2312" w:eastAsia="楷体_GB2312"/>
          <w:b/>
          <w:sz w:val="32"/>
          <w:szCs w:val="32"/>
        </w:rPr>
        <w:t>XXX</w:t>
      </w:r>
      <w:r w:rsidRPr="0092765E">
        <w:rPr>
          <w:rFonts w:ascii="楷体_GB2312" w:eastAsia="楷体_GB2312" w:hint="eastAsia"/>
          <w:b/>
          <w:sz w:val="32"/>
          <w:szCs w:val="32"/>
        </w:rPr>
        <w:t>学院</w:t>
      </w:r>
      <w:r w:rsidRPr="0092765E">
        <w:rPr>
          <w:rFonts w:ascii="楷体_GB2312" w:eastAsia="楷体_GB2312"/>
          <w:b/>
          <w:sz w:val="32"/>
          <w:szCs w:val="32"/>
        </w:rPr>
        <w:t xml:space="preserve">   </w:t>
      </w:r>
      <w:r w:rsidRPr="0092765E">
        <w:rPr>
          <w:rFonts w:ascii="楷体_GB2312" w:eastAsia="楷体_GB2312" w:hint="eastAsia"/>
          <w:b/>
          <w:sz w:val="32"/>
          <w:szCs w:val="32"/>
        </w:rPr>
        <w:t>姓名）</w:t>
      </w:r>
    </w:p>
    <w:p w:rsidR="00465B4E" w:rsidRDefault="00465B4E" w:rsidP="0092765E">
      <w:pPr>
        <w:ind w:firstLineChars="200" w:firstLine="31680"/>
        <w:rPr>
          <w:sz w:val="32"/>
          <w:szCs w:val="32"/>
        </w:rPr>
      </w:pPr>
    </w:p>
    <w:p w:rsidR="00465B4E" w:rsidRDefault="00465B4E" w:rsidP="0092765E">
      <w:pPr>
        <w:ind w:firstLineChars="200" w:firstLine="31680"/>
        <w:rPr>
          <w:sz w:val="32"/>
          <w:szCs w:val="32"/>
        </w:rPr>
      </w:pPr>
    </w:p>
    <w:p w:rsidR="00465B4E" w:rsidRDefault="00465B4E" w:rsidP="0092765E">
      <w:pPr>
        <w:spacing w:line="720" w:lineRule="auto"/>
        <w:ind w:firstLineChars="200" w:firstLine="31680"/>
        <w:rPr>
          <w:sz w:val="32"/>
          <w:szCs w:val="32"/>
        </w:rPr>
      </w:pPr>
      <w:r>
        <w:rPr>
          <w:sz w:val="32"/>
          <w:szCs w:val="32"/>
        </w:rPr>
        <w:t>1.</w:t>
      </w:r>
      <w:r w:rsidRPr="0092765E">
        <w:rPr>
          <w:rFonts w:hint="eastAsia"/>
          <w:sz w:val="32"/>
          <w:szCs w:val="32"/>
        </w:rPr>
        <w:t>高等学校教师资格证书复印件</w:t>
      </w:r>
    </w:p>
    <w:p w:rsidR="00465B4E" w:rsidRDefault="00465B4E" w:rsidP="0092765E">
      <w:pPr>
        <w:spacing w:line="720" w:lineRule="auto"/>
        <w:ind w:firstLineChars="200" w:firstLine="31680"/>
        <w:rPr>
          <w:sz w:val="32"/>
          <w:szCs w:val="32"/>
        </w:rPr>
      </w:pPr>
      <w:r>
        <w:rPr>
          <w:sz w:val="32"/>
          <w:szCs w:val="32"/>
        </w:rPr>
        <w:t>2.</w:t>
      </w:r>
      <w:r w:rsidRPr="0092765E">
        <w:rPr>
          <w:rFonts w:hint="eastAsia"/>
          <w:sz w:val="32"/>
          <w:szCs w:val="32"/>
        </w:rPr>
        <w:t>近两年《专业技术人员继续教育登记表》</w:t>
      </w:r>
    </w:p>
    <w:p w:rsidR="00465B4E" w:rsidRPr="0092765E" w:rsidRDefault="00465B4E" w:rsidP="0092765E">
      <w:pPr>
        <w:spacing w:line="720" w:lineRule="auto"/>
        <w:ind w:firstLineChars="200" w:firstLine="31680"/>
        <w:rPr>
          <w:sz w:val="32"/>
          <w:szCs w:val="32"/>
        </w:rPr>
      </w:pPr>
      <w:r>
        <w:rPr>
          <w:sz w:val="32"/>
          <w:szCs w:val="32"/>
        </w:rPr>
        <w:t>3.</w:t>
      </w:r>
      <w:r w:rsidRPr="0092765E">
        <w:rPr>
          <w:rFonts w:hint="eastAsia"/>
          <w:sz w:val="32"/>
          <w:szCs w:val="32"/>
        </w:rPr>
        <w:t>《教师职业道德考核鉴定表》</w:t>
      </w:r>
    </w:p>
    <w:sectPr w:rsidR="00465B4E" w:rsidRPr="0092765E" w:rsidSect="00465B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5258"/>
    <w:rsid w:val="00022873"/>
    <w:rsid w:val="00041C78"/>
    <w:rsid w:val="00053DD1"/>
    <w:rsid w:val="00061A46"/>
    <w:rsid w:val="00071046"/>
    <w:rsid w:val="00076B56"/>
    <w:rsid w:val="000C4F99"/>
    <w:rsid w:val="000F3DBF"/>
    <w:rsid w:val="00112EC6"/>
    <w:rsid w:val="0016438A"/>
    <w:rsid w:val="001A0F0C"/>
    <w:rsid w:val="002079E3"/>
    <w:rsid w:val="00264D29"/>
    <w:rsid w:val="00273B9C"/>
    <w:rsid w:val="002815A7"/>
    <w:rsid w:val="002C61A1"/>
    <w:rsid w:val="002F75B1"/>
    <w:rsid w:val="00361CC3"/>
    <w:rsid w:val="00361EF4"/>
    <w:rsid w:val="003B263A"/>
    <w:rsid w:val="003C0849"/>
    <w:rsid w:val="003C6940"/>
    <w:rsid w:val="004315CB"/>
    <w:rsid w:val="00465B4E"/>
    <w:rsid w:val="00470F8A"/>
    <w:rsid w:val="004E1A51"/>
    <w:rsid w:val="004F04C3"/>
    <w:rsid w:val="005136B1"/>
    <w:rsid w:val="0053234B"/>
    <w:rsid w:val="00535440"/>
    <w:rsid w:val="00542EC4"/>
    <w:rsid w:val="00571D53"/>
    <w:rsid w:val="005A7DA7"/>
    <w:rsid w:val="00606DCE"/>
    <w:rsid w:val="00611FD6"/>
    <w:rsid w:val="00625258"/>
    <w:rsid w:val="00627235"/>
    <w:rsid w:val="00634184"/>
    <w:rsid w:val="006342D6"/>
    <w:rsid w:val="0066350B"/>
    <w:rsid w:val="006D2C35"/>
    <w:rsid w:val="007253D7"/>
    <w:rsid w:val="007333A7"/>
    <w:rsid w:val="00737AD6"/>
    <w:rsid w:val="007840A5"/>
    <w:rsid w:val="007963AF"/>
    <w:rsid w:val="007A7C13"/>
    <w:rsid w:val="007B463E"/>
    <w:rsid w:val="007D5D4B"/>
    <w:rsid w:val="00835B2A"/>
    <w:rsid w:val="008B0FF6"/>
    <w:rsid w:val="008B28D9"/>
    <w:rsid w:val="009261D2"/>
    <w:rsid w:val="0092765E"/>
    <w:rsid w:val="009716CB"/>
    <w:rsid w:val="009F11AF"/>
    <w:rsid w:val="00A21F97"/>
    <w:rsid w:val="00A334CF"/>
    <w:rsid w:val="00A42F1B"/>
    <w:rsid w:val="00A52B2D"/>
    <w:rsid w:val="00A8460E"/>
    <w:rsid w:val="00AC677C"/>
    <w:rsid w:val="00AD25A0"/>
    <w:rsid w:val="00AE3F65"/>
    <w:rsid w:val="00AF7316"/>
    <w:rsid w:val="00B32D65"/>
    <w:rsid w:val="00BE37A7"/>
    <w:rsid w:val="00C14744"/>
    <w:rsid w:val="00C27AC2"/>
    <w:rsid w:val="00C91F0E"/>
    <w:rsid w:val="00CD43F0"/>
    <w:rsid w:val="00CF01F8"/>
    <w:rsid w:val="00CF62F2"/>
    <w:rsid w:val="00D12D3C"/>
    <w:rsid w:val="00D254EA"/>
    <w:rsid w:val="00D748CE"/>
    <w:rsid w:val="00D932FE"/>
    <w:rsid w:val="00DA4833"/>
    <w:rsid w:val="00DE00E8"/>
    <w:rsid w:val="00DF3495"/>
    <w:rsid w:val="00E16D37"/>
    <w:rsid w:val="00E2365B"/>
    <w:rsid w:val="00E34E65"/>
    <w:rsid w:val="00E50FE5"/>
    <w:rsid w:val="00E57481"/>
    <w:rsid w:val="00E834A1"/>
    <w:rsid w:val="00EC1775"/>
    <w:rsid w:val="00ED2D31"/>
    <w:rsid w:val="00ED71CA"/>
    <w:rsid w:val="00EF0497"/>
    <w:rsid w:val="00F220C1"/>
    <w:rsid w:val="00F600AE"/>
    <w:rsid w:val="00F72328"/>
    <w:rsid w:val="00FA1F0A"/>
    <w:rsid w:val="00FB2329"/>
    <w:rsid w:val="00FB34FA"/>
    <w:rsid w:val="00FC3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14</Words>
  <Characters>83</Characters>
  <Application>Microsoft Office Outlook</Application>
  <DocSecurity>0</DocSecurity>
  <Lines>0</Lines>
  <Paragraphs>0</Paragraphs>
  <ScaleCrop>false</ScaleCrop>
  <Company>Organization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博士直接认定讲师资格基本条件证明材料目  录</dc:title>
  <dc:subject/>
  <dc:creator>Administrator</dc:creator>
  <cp:keywords/>
  <dc:description/>
  <cp:lastModifiedBy>Windows 用户</cp:lastModifiedBy>
  <cp:revision>2</cp:revision>
  <dcterms:created xsi:type="dcterms:W3CDTF">2022-11-09T02:26:00Z</dcterms:created>
  <dcterms:modified xsi:type="dcterms:W3CDTF">2022-11-09T02:26:00Z</dcterms:modified>
</cp:coreProperties>
</file>