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1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899"/>
        <w:gridCol w:w="357"/>
        <w:gridCol w:w="484"/>
        <w:gridCol w:w="1140"/>
        <w:gridCol w:w="600"/>
        <w:gridCol w:w="645"/>
        <w:gridCol w:w="553"/>
        <w:gridCol w:w="173"/>
        <w:gridCol w:w="370"/>
        <w:gridCol w:w="706"/>
        <w:gridCol w:w="354"/>
        <w:gridCol w:w="702"/>
        <w:gridCol w:w="1117"/>
        <w:gridCol w:w="708"/>
        <w:gridCol w:w="1633"/>
      </w:tblGrid>
      <w:tr w:rsidR="00EF2EFD">
        <w:trPr>
          <w:trHeight w:val="285"/>
          <w:jc w:val="center"/>
        </w:trPr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附件</w:t>
            </w:r>
            <w:r>
              <w:t>3</w:t>
            </w:r>
            <w:r>
              <w:rPr>
                <w:rFonts w:hint="eastAsia"/>
              </w:rPr>
              <w:t>：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F2EFD" w:rsidRDefault="00EF2EFD">
            <w:pPr>
              <w:rPr>
                <w:rFonts w:ascii="宋体" w:cs="宋体"/>
                <w:sz w:val="24"/>
              </w:rPr>
            </w:pPr>
          </w:p>
        </w:tc>
      </w:tr>
      <w:tr w:rsidR="00EF2EFD">
        <w:trPr>
          <w:trHeight w:val="406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spacing w:line="40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申报讲师职称人员简明情况登记表</w:t>
            </w:r>
          </w:p>
        </w:tc>
      </w:tr>
      <w:tr w:rsidR="00EF2EFD">
        <w:trPr>
          <w:trHeight w:val="297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rPr>
                <w:rFonts w:asci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部门（党政盖章）：</w:t>
            </w:r>
            <w:r>
              <w:rPr>
                <w:sz w:val="22"/>
                <w:szCs w:val="22"/>
              </w:rPr>
              <w:t>XXX</w:t>
            </w:r>
            <w:r>
              <w:rPr>
                <w:rFonts w:hint="eastAsia"/>
                <w:sz w:val="22"/>
                <w:szCs w:val="22"/>
              </w:rPr>
              <w:t>学院</w:t>
            </w:r>
            <w:r>
              <w:rPr>
                <w:sz w:val="22"/>
                <w:szCs w:val="22"/>
              </w:rPr>
              <w:t xml:space="preserve">                      </w:t>
            </w:r>
            <w:r>
              <w:rPr>
                <w:rFonts w:hint="eastAsia"/>
                <w:sz w:val="22"/>
                <w:szCs w:val="22"/>
              </w:rPr>
              <w:t>党政负责人签字：</w:t>
            </w:r>
          </w:p>
        </w:tc>
      </w:tr>
      <w:tr w:rsidR="00EF2EFD">
        <w:trPr>
          <w:trHeight w:val="302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姓名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b/>
                <w:bCs/>
              </w:rPr>
            </w:pPr>
            <w:r>
              <w:rPr>
                <w:rFonts w:ascii="楷体_GB2312" w:eastAsia="楷体_GB2312" w:hint="eastAsia"/>
                <w:b/>
                <w:bCs/>
              </w:rPr>
              <w:t>出生</w:t>
            </w:r>
          </w:p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年月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最后学历（或学位）毕业院校及时间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学历</w:t>
            </w:r>
          </w:p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学位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现任专业技术职务</w:t>
            </w:r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2"/>
                <w:szCs w:val="22"/>
              </w:rPr>
              <w:t>晋升类型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教师类别</w:t>
            </w:r>
          </w:p>
        </w:tc>
      </w:tr>
      <w:tr w:rsidR="00EF2EFD">
        <w:trPr>
          <w:trHeight w:val="324"/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7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sz w:val="22"/>
                <w:szCs w:val="22"/>
              </w:rPr>
              <w:t>名称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聘任时间</w:t>
            </w:r>
          </w:p>
        </w:tc>
        <w:tc>
          <w:tcPr>
            <w:tcW w:w="182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spacing w:line="240" w:lineRule="exact"/>
              <w:jc w:val="center"/>
              <w:rPr>
                <w:rFonts w:ascii="黑体" w:eastAsia="黑体" w:hAnsi="黑体" w:cs="宋体"/>
                <w:color w:val="0000FF"/>
                <w:sz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</w:tr>
      <w:tr w:rsidR="00EF2EFD">
        <w:trPr>
          <w:trHeight w:val="362"/>
          <w:jc w:val="center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张三</w:t>
            </w: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1977.10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南京大学</w:t>
            </w:r>
          </w:p>
          <w:p w:rsidR="00EF2EFD" w:rsidRDefault="00EF2EFD">
            <w:pPr>
              <w:spacing w:line="240" w:lineRule="exact"/>
              <w:jc w:val="center"/>
              <w:rPr>
                <w:rFonts w:eastAsia="楷体_GB2312"/>
                <w:color w:val="0000FF"/>
                <w:sz w:val="22"/>
                <w:szCs w:val="22"/>
              </w:rPr>
            </w:pPr>
            <w:r>
              <w:rPr>
                <w:rFonts w:eastAsia="楷体_GB2312"/>
                <w:color w:val="0000FF"/>
                <w:sz w:val="22"/>
                <w:szCs w:val="22"/>
              </w:rPr>
              <w:t>2010.06</w:t>
            </w:r>
          </w:p>
        </w:tc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FD" w:rsidRDefault="00EF2EFD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研究生</w:t>
            </w:r>
          </w:p>
          <w:p w:rsidR="00EF2EFD" w:rsidRDefault="00EF2EFD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硕士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助教</w:t>
            </w:r>
          </w:p>
        </w:tc>
        <w:tc>
          <w:tcPr>
            <w:tcW w:w="10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2013.12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spacing w:line="240" w:lineRule="exact"/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正常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Pr="008E5C0E" w:rsidRDefault="00EF2EFD">
            <w:pPr>
              <w:spacing w:line="240" w:lineRule="exact"/>
              <w:jc w:val="center"/>
              <w:rPr>
                <w:rFonts w:ascii="楷体_GB2312" w:eastAsia="楷体_GB2312"/>
                <w:color w:val="FF0000"/>
                <w:sz w:val="22"/>
                <w:szCs w:val="22"/>
              </w:rPr>
            </w:pPr>
            <w:r w:rsidRPr="008E5C0E">
              <w:rPr>
                <w:rFonts w:ascii="楷体_GB2312" w:eastAsia="楷体_GB2312" w:hint="eastAsia"/>
                <w:color w:val="FF0000"/>
                <w:sz w:val="22"/>
                <w:szCs w:val="22"/>
              </w:rPr>
              <w:t>专职辅导员</w:t>
            </w:r>
          </w:p>
        </w:tc>
      </w:tr>
      <w:tr w:rsidR="00EF2EFD">
        <w:trPr>
          <w:trHeight w:val="326"/>
          <w:jc w:val="center"/>
        </w:trPr>
        <w:tc>
          <w:tcPr>
            <w:tcW w:w="3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</w:rPr>
              <w:t>申报学科</w:t>
            </w:r>
          </w:p>
        </w:tc>
        <w:tc>
          <w:tcPr>
            <w:tcW w:w="6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2</w:t>
            </w:r>
            <w:r>
              <w:rPr>
                <w:rFonts w:ascii="楷体_GB2312" w:eastAsia="楷体_GB2312" w:hint="eastAsia"/>
                <w:b/>
                <w:bCs/>
              </w:rPr>
              <w:t>学年任课情况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（只统计理论学时，不含</w:t>
            </w:r>
            <w:r>
              <w:rPr>
                <w:rFonts w:ascii="楷体_GB2312" w:eastAsia="楷体_GB2312"/>
                <w:color w:val="FF0000"/>
                <w:sz w:val="16"/>
                <w:szCs w:val="16"/>
              </w:rPr>
              <w:t>2025-2026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学年第一学期，阅后删除）</w:t>
            </w:r>
          </w:p>
        </w:tc>
      </w:tr>
      <w:tr w:rsidR="00EF2EFD">
        <w:trPr>
          <w:trHeight w:val="290"/>
          <w:jc w:val="center"/>
        </w:trPr>
        <w:tc>
          <w:tcPr>
            <w:tcW w:w="3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</w:rPr>
              <w:t>思想政治教育</w:t>
            </w:r>
          </w:p>
        </w:tc>
        <w:tc>
          <w:tcPr>
            <w:tcW w:w="17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总学时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年平均学时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</w:tr>
      <w:tr w:rsidR="00EF2EFD">
        <w:trPr>
          <w:trHeight w:val="266"/>
          <w:jc w:val="center"/>
        </w:trPr>
        <w:tc>
          <w:tcPr>
            <w:tcW w:w="69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2</w:t>
            </w:r>
            <w:r>
              <w:rPr>
                <w:rFonts w:ascii="楷体_GB2312" w:eastAsia="楷体_GB2312" w:hint="eastAsia"/>
                <w:b/>
                <w:bCs/>
              </w:rPr>
              <w:t>年考核情况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师德考核情况</w:t>
            </w:r>
          </w:p>
        </w:tc>
        <w:tc>
          <w:tcPr>
            <w:tcW w:w="2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符合条款</w:t>
            </w:r>
          </w:p>
        </w:tc>
      </w:tr>
      <w:tr w:rsidR="00EF2EFD">
        <w:trPr>
          <w:trHeight w:val="254"/>
          <w:jc w:val="center"/>
        </w:trPr>
        <w:tc>
          <w:tcPr>
            <w:tcW w:w="3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教学质量考核情况</w:t>
            </w:r>
          </w:p>
        </w:tc>
        <w:tc>
          <w:tcPr>
            <w:tcW w:w="35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年度考核情况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</w:tr>
      <w:tr w:rsidR="00EF2EFD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2024-2025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EF2EFD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2023-2024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良好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2023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合格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EF2EFD" w:rsidRDefault="00EF2EF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  <w:r>
              <w:rPr>
                <w:rFonts w:ascii="黑体" w:eastAsia="黑体" w:hAnsi="黑体" w:cs="宋体" w:hint="eastAsia"/>
                <w:color w:val="0000FF"/>
                <w:szCs w:val="21"/>
              </w:rPr>
              <w:t>合格</w:t>
            </w:r>
          </w:p>
        </w:tc>
        <w:tc>
          <w:tcPr>
            <w:tcW w:w="234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  <w:r>
              <w:rPr>
                <w:rFonts w:ascii="黑体" w:eastAsia="黑体" w:hAnsi="黑体" w:cs="宋体" w:hint="eastAsia"/>
                <w:color w:val="0000FF"/>
                <w:szCs w:val="21"/>
              </w:rPr>
              <w:t>十一（一）；十二；十三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color w:val="0000FF"/>
                <w:szCs w:val="21"/>
              </w:rPr>
              <w:t>、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2</w:t>
            </w:r>
            <w:r>
              <w:rPr>
                <w:rFonts w:ascii="黑体" w:eastAsia="黑体" w:hAnsi="黑体" w:cs="宋体" w:hint="eastAsia"/>
                <w:color w:val="0000FF"/>
                <w:szCs w:val="21"/>
              </w:rPr>
              <w:t>、</w:t>
            </w:r>
            <w:r>
              <w:rPr>
                <w:rFonts w:ascii="黑体" w:eastAsia="黑体" w:hAnsi="黑体" w:cs="宋体"/>
                <w:color w:val="0000FF"/>
                <w:szCs w:val="21"/>
              </w:rPr>
              <w:t>3</w:t>
            </w:r>
          </w:p>
        </w:tc>
      </w:tr>
      <w:tr w:rsidR="00EF2EFD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EF2EFD" w:rsidRDefault="00EF2EF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</w:tr>
      <w:tr w:rsidR="00EF2EFD">
        <w:trPr>
          <w:trHeight w:val="319"/>
          <w:jc w:val="center"/>
        </w:trPr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EF2EFD" w:rsidRDefault="00EF2EF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FD" w:rsidRDefault="00EF2EF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FD" w:rsidRDefault="00EF2EFD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EF2EFD">
        <w:trPr>
          <w:trHeight w:val="475"/>
          <w:jc w:val="center"/>
        </w:trPr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任现职以来</w:t>
            </w:r>
          </w:p>
          <w:p w:rsidR="00EF2EFD" w:rsidRDefault="00EF2EFD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取得业绩</w:t>
            </w:r>
            <w:r>
              <w:rPr>
                <w:rFonts w:ascii="黑体" w:eastAsia="黑体" w:hAnsi="黑体" w:hint="eastAsia"/>
                <w:b/>
                <w:bCs/>
                <w:color w:val="FF0000"/>
                <w:sz w:val="22"/>
                <w:szCs w:val="22"/>
              </w:rPr>
              <w:t>（靠评）</w:t>
            </w:r>
          </w:p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成果情况</w:t>
            </w:r>
          </w:p>
        </w:tc>
        <w:tc>
          <w:tcPr>
            <w:tcW w:w="87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EF2EFD" w:rsidRDefault="00EF2EFD">
            <w:pPr>
              <w:spacing w:line="24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（以下内容须按照《任现职以来业绩成果登记表》中的业绩成果书写格式填写，只统计</w:t>
            </w:r>
            <w:r>
              <w:rPr>
                <w:rFonts w:ascii="黑体" w:eastAsia="黑体" w:hAnsi="黑体" w:hint="eastAsia"/>
                <w:b/>
                <w:color w:val="0000FF"/>
                <w:szCs w:val="21"/>
              </w:rPr>
              <w:t>靠评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业绩成果，没有的项目请删除。其中论文、项目、知识产权、教学效果等内容须注明类别。阅后删除）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学术论文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教研论文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bookmarkStart w:id="0" w:name="_GoBack"/>
            <w:bookmarkEnd w:id="0"/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学术著作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教材</w:t>
            </w:r>
            <w:r>
              <w:rPr>
                <w:rFonts w:ascii="黑体" w:eastAsia="黑体" w:hAnsi="黑体"/>
                <w:szCs w:val="21"/>
              </w:rPr>
              <w:tab/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科研项目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产学研合作项目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知识产权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科研奖励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教育教学研究项目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教学成果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专业实践业绩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教学效果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其它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00" w:lineRule="exact"/>
              <w:rPr>
                <w:rFonts w:eastAsia="仿宋_GB2312"/>
                <w:color w:val="0000FF"/>
                <w:sz w:val="18"/>
                <w:szCs w:val="18"/>
              </w:rPr>
            </w:pPr>
          </w:p>
        </w:tc>
      </w:tr>
    </w:tbl>
    <w:p w:rsidR="00EF2EFD" w:rsidRDefault="00EF2EFD">
      <w:pPr>
        <w:rPr>
          <w:rFonts w:ascii="楷体_GB2312" w:eastAsia="楷体_GB2312"/>
          <w:color w:val="000000"/>
          <w:szCs w:val="21"/>
        </w:rPr>
      </w:pPr>
      <w:r>
        <w:rPr>
          <w:rFonts w:ascii="楷体_GB2312" w:eastAsia="楷体_GB2312" w:hint="eastAsia"/>
          <w:color w:val="000000"/>
          <w:szCs w:val="21"/>
        </w:rPr>
        <w:t>以上内容须保持一页。</w:t>
      </w:r>
    </w:p>
    <w:p w:rsidR="00EF2EFD" w:rsidRDefault="00EF2EFD">
      <w:pPr>
        <w:rPr>
          <w:rFonts w:ascii="楷体_GB2312" w:eastAsia="楷体_GB2312"/>
          <w:color w:val="FF0000"/>
          <w:sz w:val="18"/>
          <w:szCs w:val="18"/>
        </w:rPr>
      </w:pPr>
    </w:p>
    <w:p w:rsidR="00EF2EFD" w:rsidRDefault="00EF2EF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（续表，单独成一页）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40"/>
        <w:gridCol w:w="8701"/>
      </w:tblGrid>
      <w:tr w:rsidR="00EF2EFD">
        <w:trPr>
          <w:trHeight w:val="4089"/>
          <w:jc w:val="center"/>
        </w:trPr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F2EFD" w:rsidRDefault="00EF2EFD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任现职以来</w:t>
            </w:r>
          </w:p>
          <w:p w:rsidR="00EF2EFD" w:rsidRDefault="00EF2EFD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取得其它业绩</w:t>
            </w:r>
          </w:p>
          <w:p w:rsidR="00EF2EFD" w:rsidRDefault="00EF2EFD">
            <w:pPr>
              <w:jc w:val="center"/>
              <w:rPr>
                <w:rFonts w:ascii="黑体" w:eastAsia="黑体" w:hAnsi="黑体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/>
                <w:bCs/>
                <w:color w:val="FF0000"/>
                <w:sz w:val="22"/>
                <w:szCs w:val="22"/>
              </w:rPr>
              <w:t>（非靠评）</w:t>
            </w:r>
          </w:p>
          <w:p w:rsidR="00EF2EFD" w:rsidRDefault="00EF2EFD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成果情况</w:t>
            </w:r>
          </w:p>
        </w:tc>
        <w:tc>
          <w:tcPr>
            <w:tcW w:w="8701" w:type="dxa"/>
            <w:tcBorders>
              <w:top w:val="single" w:sz="4" w:space="0" w:color="auto"/>
              <w:bottom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EF2EFD" w:rsidRDefault="00EF2EFD">
            <w:pPr>
              <w:spacing w:line="24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（以下内容须按照《任现职以来业绩成果登记表》中的业绩成果书写格式填写，只统计</w:t>
            </w:r>
            <w:r>
              <w:rPr>
                <w:rFonts w:ascii="黑体" w:eastAsia="黑体" w:hAnsi="黑体" w:hint="eastAsia"/>
                <w:b/>
                <w:color w:val="0000FF"/>
                <w:szCs w:val="21"/>
              </w:rPr>
              <w:t>非靠评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业绩成果，没有的不填。阅后删除）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</w:p>
          <w:p w:rsidR="00EF2EFD" w:rsidRDefault="00EF2EFD">
            <w:pPr>
              <w:spacing w:line="220" w:lineRule="exact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×××××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2. XXXXX</w:t>
            </w:r>
          </w:p>
          <w:p w:rsidR="00EF2EFD" w:rsidRDefault="00EF2EFD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</w:p>
        </w:tc>
      </w:tr>
    </w:tbl>
    <w:p w:rsidR="00EF2EFD" w:rsidRDefault="00EF2EFD">
      <w:pPr>
        <w:spacing w:line="240" w:lineRule="exact"/>
        <w:rPr>
          <w:rFonts w:ascii="楷体_GB2312" w:eastAsia="楷体_GB2312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>备注：</w:t>
      </w:r>
      <w:r>
        <w:rPr>
          <w:rFonts w:ascii="楷体_GB2312" w:eastAsia="楷体_GB2312"/>
          <w:sz w:val="18"/>
          <w:szCs w:val="18"/>
        </w:rPr>
        <w:t>1.</w:t>
      </w:r>
      <w:r>
        <w:rPr>
          <w:rFonts w:ascii="楷体_GB2312" w:eastAsia="楷体_GB2312" w:hint="eastAsia"/>
          <w:sz w:val="18"/>
          <w:szCs w:val="18"/>
        </w:rPr>
        <w:t>登记表中的业绩成果必须为《任现职以来业绩成果登记表》中的业绩成果，按照靠评和非靠评分别进行填写，其中非靠评业绩成果须单独成一页。</w:t>
      </w:r>
    </w:p>
    <w:p w:rsidR="00EF2EFD" w:rsidRDefault="00EF2EFD" w:rsidP="00633928">
      <w:pPr>
        <w:spacing w:line="240" w:lineRule="exact"/>
        <w:ind w:firstLineChars="300" w:firstLine="31680"/>
        <w:rPr>
          <w:rFonts w:ascii="楷体_GB2312" w:eastAsia="楷体_GB2312"/>
          <w:color w:val="FF0000"/>
          <w:sz w:val="18"/>
          <w:szCs w:val="18"/>
        </w:rPr>
      </w:pPr>
      <w:r>
        <w:rPr>
          <w:rFonts w:ascii="楷体_GB2312" w:eastAsia="楷体_GB2312"/>
          <w:sz w:val="18"/>
          <w:szCs w:val="18"/>
        </w:rPr>
        <w:t>2.</w:t>
      </w:r>
      <w:r>
        <w:rPr>
          <w:rFonts w:ascii="楷体_GB2312" w:eastAsia="楷体_GB2312" w:hint="eastAsia"/>
          <w:sz w:val="18"/>
          <w:szCs w:val="18"/>
        </w:rPr>
        <w:t>本表格务必保持</w:t>
      </w:r>
      <w:r>
        <w:rPr>
          <w:rFonts w:ascii="楷体_GB2312" w:eastAsia="楷体_GB2312"/>
          <w:sz w:val="18"/>
          <w:szCs w:val="18"/>
        </w:rPr>
        <w:t>2</w:t>
      </w:r>
      <w:r>
        <w:rPr>
          <w:rFonts w:ascii="楷体_GB2312" w:eastAsia="楷体_GB2312" w:hint="eastAsia"/>
          <w:sz w:val="18"/>
          <w:szCs w:val="18"/>
        </w:rPr>
        <w:t>页</w:t>
      </w:r>
      <w:r>
        <w:rPr>
          <w:rFonts w:ascii="楷体_GB2312" w:eastAsia="楷体_GB2312"/>
          <w:sz w:val="18"/>
          <w:szCs w:val="18"/>
        </w:rPr>
        <w:t>A4</w:t>
      </w:r>
      <w:r>
        <w:rPr>
          <w:rFonts w:ascii="楷体_GB2312" w:eastAsia="楷体_GB2312" w:hint="eastAsia"/>
          <w:sz w:val="18"/>
          <w:szCs w:val="18"/>
        </w:rPr>
        <w:t>纸正反面打印</w:t>
      </w:r>
      <w:r>
        <w:rPr>
          <w:rFonts w:ascii="楷体_GB2312" w:eastAsia="楷体_GB2312"/>
          <w:sz w:val="18"/>
          <w:szCs w:val="18"/>
        </w:rPr>
        <w:t>1</w:t>
      </w:r>
      <w:r>
        <w:rPr>
          <w:rFonts w:ascii="楷体_GB2312" w:eastAsia="楷体_GB2312" w:hint="eastAsia"/>
          <w:sz w:val="18"/>
          <w:szCs w:val="18"/>
        </w:rPr>
        <w:t>份。</w:t>
      </w:r>
    </w:p>
    <w:p w:rsidR="00EF2EFD" w:rsidRDefault="00EF2EFD">
      <w:pPr>
        <w:rPr>
          <w:rFonts w:ascii="楷体_GB2312" w:eastAsia="楷体_GB2312"/>
          <w:color w:val="FF0000"/>
          <w:sz w:val="18"/>
          <w:szCs w:val="18"/>
        </w:rPr>
      </w:pPr>
    </w:p>
    <w:sectPr w:rsidR="00EF2EFD" w:rsidSect="00F873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97" w:right="1797" w:bottom="39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EFD" w:rsidRDefault="00EF2EFD" w:rsidP="00F87366">
      <w:r>
        <w:separator/>
      </w:r>
    </w:p>
  </w:endnote>
  <w:endnote w:type="continuationSeparator" w:id="0">
    <w:p w:rsidR="00EF2EFD" w:rsidRDefault="00EF2EFD" w:rsidP="00F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EFD" w:rsidRDefault="00EF2EFD" w:rsidP="00F87366">
      <w:r>
        <w:separator/>
      </w:r>
    </w:p>
  </w:footnote>
  <w:footnote w:type="continuationSeparator" w:id="0">
    <w:p w:rsidR="00EF2EFD" w:rsidRDefault="00EF2EFD" w:rsidP="00F87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D" w:rsidRDefault="00EF2E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0F8"/>
    <w:rsid w:val="000028A8"/>
    <w:rsid w:val="00003F20"/>
    <w:rsid w:val="000043F0"/>
    <w:rsid w:val="00004822"/>
    <w:rsid w:val="00006D87"/>
    <w:rsid w:val="0000794C"/>
    <w:rsid w:val="00010EF7"/>
    <w:rsid w:val="00013CFD"/>
    <w:rsid w:val="00013D02"/>
    <w:rsid w:val="0001704D"/>
    <w:rsid w:val="000173CE"/>
    <w:rsid w:val="0002192C"/>
    <w:rsid w:val="00023758"/>
    <w:rsid w:val="000250B6"/>
    <w:rsid w:val="00025A51"/>
    <w:rsid w:val="00026D59"/>
    <w:rsid w:val="00027021"/>
    <w:rsid w:val="0002733D"/>
    <w:rsid w:val="0003241E"/>
    <w:rsid w:val="00032DFC"/>
    <w:rsid w:val="00036875"/>
    <w:rsid w:val="00036D9E"/>
    <w:rsid w:val="000372D7"/>
    <w:rsid w:val="0003764D"/>
    <w:rsid w:val="00042133"/>
    <w:rsid w:val="00044212"/>
    <w:rsid w:val="00044F6E"/>
    <w:rsid w:val="00046422"/>
    <w:rsid w:val="0004695D"/>
    <w:rsid w:val="000516A7"/>
    <w:rsid w:val="00051E4D"/>
    <w:rsid w:val="00052575"/>
    <w:rsid w:val="00053781"/>
    <w:rsid w:val="0005455F"/>
    <w:rsid w:val="00054BDD"/>
    <w:rsid w:val="000561BF"/>
    <w:rsid w:val="0005620B"/>
    <w:rsid w:val="00056A0E"/>
    <w:rsid w:val="0005789C"/>
    <w:rsid w:val="00060935"/>
    <w:rsid w:val="0006163E"/>
    <w:rsid w:val="00061757"/>
    <w:rsid w:val="00061F07"/>
    <w:rsid w:val="000629AB"/>
    <w:rsid w:val="000672AE"/>
    <w:rsid w:val="000723B2"/>
    <w:rsid w:val="00072421"/>
    <w:rsid w:val="000732C3"/>
    <w:rsid w:val="000733C5"/>
    <w:rsid w:val="00074201"/>
    <w:rsid w:val="00076600"/>
    <w:rsid w:val="00076E12"/>
    <w:rsid w:val="0008315E"/>
    <w:rsid w:val="00083EE9"/>
    <w:rsid w:val="0008726E"/>
    <w:rsid w:val="00090838"/>
    <w:rsid w:val="00091209"/>
    <w:rsid w:val="0009240E"/>
    <w:rsid w:val="000938F4"/>
    <w:rsid w:val="00093FDF"/>
    <w:rsid w:val="00097146"/>
    <w:rsid w:val="00097244"/>
    <w:rsid w:val="000A03BF"/>
    <w:rsid w:val="000A2BBB"/>
    <w:rsid w:val="000A3F2E"/>
    <w:rsid w:val="000A4968"/>
    <w:rsid w:val="000A5313"/>
    <w:rsid w:val="000A5B57"/>
    <w:rsid w:val="000A6956"/>
    <w:rsid w:val="000A6C93"/>
    <w:rsid w:val="000B12E7"/>
    <w:rsid w:val="000B1415"/>
    <w:rsid w:val="000B2062"/>
    <w:rsid w:val="000B209D"/>
    <w:rsid w:val="000B324B"/>
    <w:rsid w:val="000B41D7"/>
    <w:rsid w:val="000B51EB"/>
    <w:rsid w:val="000B781D"/>
    <w:rsid w:val="000B792A"/>
    <w:rsid w:val="000C020C"/>
    <w:rsid w:val="000C1814"/>
    <w:rsid w:val="000C252D"/>
    <w:rsid w:val="000C25B8"/>
    <w:rsid w:val="000C494E"/>
    <w:rsid w:val="000C63A3"/>
    <w:rsid w:val="000D16BF"/>
    <w:rsid w:val="000D20AA"/>
    <w:rsid w:val="000D42E3"/>
    <w:rsid w:val="000D5FAA"/>
    <w:rsid w:val="000D639E"/>
    <w:rsid w:val="000D6EB8"/>
    <w:rsid w:val="000E0449"/>
    <w:rsid w:val="000E20DE"/>
    <w:rsid w:val="000E7923"/>
    <w:rsid w:val="000F35D7"/>
    <w:rsid w:val="000F524F"/>
    <w:rsid w:val="000F5585"/>
    <w:rsid w:val="000F5AA7"/>
    <w:rsid w:val="000F65FF"/>
    <w:rsid w:val="000F7306"/>
    <w:rsid w:val="000F766B"/>
    <w:rsid w:val="000F7C58"/>
    <w:rsid w:val="0010017C"/>
    <w:rsid w:val="0010053D"/>
    <w:rsid w:val="00101B4B"/>
    <w:rsid w:val="00103059"/>
    <w:rsid w:val="00103BBC"/>
    <w:rsid w:val="00104963"/>
    <w:rsid w:val="0010503E"/>
    <w:rsid w:val="00107566"/>
    <w:rsid w:val="001105D9"/>
    <w:rsid w:val="00111416"/>
    <w:rsid w:val="00113A87"/>
    <w:rsid w:val="00113EA8"/>
    <w:rsid w:val="00114673"/>
    <w:rsid w:val="001147F3"/>
    <w:rsid w:val="00117585"/>
    <w:rsid w:val="00117A09"/>
    <w:rsid w:val="00121FA3"/>
    <w:rsid w:val="00122E40"/>
    <w:rsid w:val="001240EC"/>
    <w:rsid w:val="001243BF"/>
    <w:rsid w:val="0012484C"/>
    <w:rsid w:val="0012572C"/>
    <w:rsid w:val="00126DD3"/>
    <w:rsid w:val="00130190"/>
    <w:rsid w:val="00132893"/>
    <w:rsid w:val="00134AA0"/>
    <w:rsid w:val="001355C4"/>
    <w:rsid w:val="00135C3A"/>
    <w:rsid w:val="0013702D"/>
    <w:rsid w:val="001404EF"/>
    <w:rsid w:val="00141D7E"/>
    <w:rsid w:val="00142255"/>
    <w:rsid w:val="001433E9"/>
    <w:rsid w:val="00144F51"/>
    <w:rsid w:val="0014730E"/>
    <w:rsid w:val="00150072"/>
    <w:rsid w:val="00150713"/>
    <w:rsid w:val="00152494"/>
    <w:rsid w:val="001558C3"/>
    <w:rsid w:val="001576D8"/>
    <w:rsid w:val="0016260C"/>
    <w:rsid w:val="00162F7A"/>
    <w:rsid w:val="001642A7"/>
    <w:rsid w:val="001653C7"/>
    <w:rsid w:val="00165B89"/>
    <w:rsid w:val="00171CCC"/>
    <w:rsid w:val="00173A2A"/>
    <w:rsid w:val="00173D5A"/>
    <w:rsid w:val="00174809"/>
    <w:rsid w:val="00175060"/>
    <w:rsid w:val="0017563C"/>
    <w:rsid w:val="0017631B"/>
    <w:rsid w:val="00176D9F"/>
    <w:rsid w:val="0017705B"/>
    <w:rsid w:val="001771A4"/>
    <w:rsid w:val="00177D07"/>
    <w:rsid w:val="00182A64"/>
    <w:rsid w:val="00183E76"/>
    <w:rsid w:val="001842B6"/>
    <w:rsid w:val="00184756"/>
    <w:rsid w:val="00184BC1"/>
    <w:rsid w:val="0018656D"/>
    <w:rsid w:val="00187180"/>
    <w:rsid w:val="001971F6"/>
    <w:rsid w:val="00197C0C"/>
    <w:rsid w:val="001A119E"/>
    <w:rsid w:val="001A6453"/>
    <w:rsid w:val="001A7DAC"/>
    <w:rsid w:val="001B1D70"/>
    <w:rsid w:val="001B203C"/>
    <w:rsid w:val="001B2DB5"/>
    <w:rsid w:val="001B4FBB"/>
    <w:rsid w:val="001B519A"/>
    <w:rsid w:val="001B7DE2"/>
    <w:rsid w:val="001C1DE6"/>
    <w:rsid w:val="001C2078"/>
    <w:rsid w:val="001C2B70"/>
    <w:rsid w:val="001C4526"/>
    <w:rsid w:val="001C547A"/>
    <w:rsid w:val="001C6B7C"/>
    <w:rsid w:val="001C7FD5"/>
    <w:rsid w:val="001D020A"/>
    <w:rsid w:val="001D7C64"/>
    <w:rsid w:val="001E2B90"/>
    <w:rsid w:val="001E32A6"/>
    <w:rsid w:val="001E37F4"/>
    <w:rsid w:val="001E3E95"/>
    <w:rsid w:val="001E6070"/>
    <w:rsid w:val="001E7BF4"/>
    <w:rsid w:val="001F55D2"/>
    <w:rsid w:val="001F5821"/>
    <w:rsid w:val="001F6A03"/>
    <w:rsid w:val="001F7669"/>
    <w:rsid w:val="001F77CC"/>
    <w:rsid w:val="001F7D03"/>
    <w:rsid w:val="00202DA7"/>
    <w:rsid w:val="002031BE"/>
    <w:rsid w:val="00204AA4"/>
    <w:rsid w:val="00204F21"/>
    <w:rsid w:val="002054D7"/>
    <w:rsid w:val="00205AB7"/>
    <w:rsid w:val="002064DA"/>
    <w:rsid w:val="0020744A"/>
    <w:rsid w:val="00207455"/>
    <w:rsid w:val="002150FD"/>
    <w:rsid w:val="002174D7"/>
    <w:rsid w:val="002175A1"/>
    <w:rsid w:val="002234E5"/>
    <w:rsid w:val="002245E5"/>
    <w:rsid w:val="00224CE9"/>
    <w:rsid w:val="00224F75"/>
    <w:rsid w:val="002255A8"/>
    <w:rsid w:val="00225B04"/>
    <w:rsid w:val="00226123"/>
    <w:rsid w:val="00232AF0"/>
    <w:rsid w:val="0024046E"/>
    <w:rsid w:val="00240618"/>
    <w:rsid w:val="002409BD"/>
    <w:rsid w:val="002418FD"/>
    <w:rsid w:val="00241F41"/>
    <w:rsid w:val="0024624E"/>
    <w:rsid w:val="0024685A"/>
    <w:rsid w:val="00247725"/>
    <w:rsid w:val="00247F01"/>
    <w:rsid w:val="00250D64"/>
    <w:rsid w:val="00251123"/>
    <w:rsid w:val="002512BD"/>
    <w:rsid w:val="0025140D"/>
    <w:rsid w:val="002515CF"/>
    <w:rsid w:val="00254247"/>
    <w:rsid w:val="00255D4D"/>
    <w:rsid w:val="00256551"/>
    <w:rsid w:val="00257045"/>
    <w:rsid w:val="00257316"/>
    <w:rsid w:val="002623F3"/>
    <w:rsid w:val="0026266C"/>
    <w:rsid w:val="00263181"/>
    <w:rsid w:val="0026391E"/>
    <w:rsid w:val="00265979"/>
    <w:rsid w:val="00265E01"/>
    <w:rsid w:val="00266788"/>
    <w:rsid w:val="0026694C"/>
    <w:rsid w:val="0027159A"/>
    <w:rsid w:val="00271C4C"/>
    <w:rsid w:val="00276BF6"/>
    <w:rsid w:val="00277AE4"/>
    <w:rsid w:val="00283704"/>
    <w:rsid w:val="002838E4"/>
    <w:rsid w:val="0028409E"/>
    <w:rsid w:val="0028480F"/>
    <w:rsid w:val="00285506"/>
    <w:rsid w:val="00285E8E"/>
    <w:rsid w:val="0029097F"/>
    <w:rsid w:val="00292BFC"/>
    <w:rsid w:val="00293995"/>
    <w:rsid w:val="00297C2A"/>
    <w:rsid w:val="002A0FFA"/>
    <w:rsid w:val="002A3E87"/>
    <w:rsid w:val="002A585B"/>
    <w:rsid w:val="002A5F29"/>
    <w:rsid w:val="002A6215"/>
    <w:rsid w:val="002A684C"/>
    <w:rsid w:val="002B0435"/>
    <w:rsid w:val="002B18AD"/>
    <w:rsid w:val="002B21E9"/>
    <w:rsid w:val="002B5BB1"/>
    <w:rsid w:val="002B7171"/>
    <w:rsid w:val="002C1302"/>
    <w:rsid w:val="002C6278"/>
    <w:rsid w:val="002C7FD8"/>
    <w:rsid w:val="002D0DFE"/>
    <w:rsid w:val="002D172F"/>
    <w:rsid w:val="002D7607"/>
    <w:rsid w:val="002E13CA"/>
    <w:rsid w:val="002E3077"/>
    <w:rsid w:val="002E3779"/>
    <w:rsid w:val="002E5521"/>
    <w:rsid w:val="002F1306"/>
    <w:rsid w:val="002F1643"/>
    <w:rsid w:val="002F1B1F"/>
    <w:rsid w:val="002F2907"/>
    <w:rsid w:val="002F29C9"/>
    <w:rsid w:val="002F31EC"/>
    <w:rsid w:val="002F36D7"/>
    <w:rsid w:val="002F6C3F"/>
    <w:rsid w:val="0030311B"/>
    <w:rsid w:val="00303A3F"/>
    <w:rsid w:val="00303E88"/>
    <w:rsid w:val="003065E3"/>
    <w:rsid w:val="00310832"/>
    <w:rsid w:val="00313CC4"/>
    <w:rsid w:val="00315FE0"/>
    <w:rsid w:val="0032098C"/>
    <w:rsid w:val="00320DE5"/>
    <w:rsid w:val="003210CD"/>
    <w:rsid w:val="00322093"/>
    <w:rsid w:val="00322571"/>
    <w:rsid w:val="0032520F"/>
    <w:rsid w:val="003258E4"/>
    <w:rsid w:val="00325AF7"/>
    <w:rsid w:val="00325DA9"/>
    <w:rsid w:val="0032642E"/>
    <w:rsid w:val="003265EC"/>
    <w:rsid w:val="00327DB4"/>
    <w:rsid w:val="00331D5A"/>
    <w:rsid w:val="003324EC"/>
    <w:rsid w:val="00333C0B"/>
    <w:rsid w:val="0033577C"/>
    <w:rsid w:val="00335ABB"/>
    <w:rsid w:val="00336D43"/>
    <w:rsid w:val="003371BC"/>
    <w:rsid w:val="00340E0D"/>
    <w:rsid w:val="003410B1"/>
    <w:rsid w:val="00341D6F"/>
    <w:rsid w:val="003420AE"/>
    <w:rsid w:val="00342D97"/>
    <w:rsid w:val="0034340B"/>
    <w:rsid w:val="0034501A"/>
    <w:rsid w:val="003469D0"/>
    <w:rsid w:val="00346B1A"/>
    <w:rsid w:val="003470D3"/>
    <w:rsid w:val="00350F72"/>
    <w:rsid w:val="00352F9E"/>
    <w:rsid w:val="003540B8"/>
    <w:rsid w:val="003560A6"/>
    <w:rsid w:val="00357D79"/>
    <w:rsid w:val="00361320"/>
    <w:rsid w:val="00363368"/>
    <w:rsid w:val="00364F2A"/>
    <w:rsid w:val="00365E8D"/>
    <w:rsid w:val="003668E2"/>
    <w:rsid w:val="00370D55"/>
    <w:rsid w:val="003711C2"/>
    <w:rsid w:val="003729DA"/>
    <w:rsid w:val="003733D1"/>
    <w:rsid w:val="003749EE"/>
    <w:rsid w:val="00375584"/>
    <w:rsid w:val="00375C54"/>
    <w:rsid w:val="00375E4E"/>
    <w:rsid w:val="00376BE0"/>
    <w:rsid w:val="0038039B"/>
    <w:rsid w:val="00380D10"/>
    <w:rsid w:val="00382575"/>
    <w:rsid w:val="0038353D"/>
    <w:rsid w:val="003840CE"/>
    <w:rsid w:val="00384381"/>
    <w:rsid w:val="00384C8F"/>
    <w:rsid w:val="00386B42"/>
    <w:rsid w:val="0038757C"/>
    <w:rsid w:val="00387DD7"/>
    <w:rsid w:val="00390534"/>
    <w:rsid w:val="00392A08"/>
    <w:rsid w:val="00392B60"/>
    <w:rsid w:val="0039375D"/>
    <w:rsid w:val="003942E3"/>
    <w:rsid w:val="00395778"/>
    <w:rsid w:val="00396792"/>
    <w:rsid w:val="00396FD5"/>
    <w:rsid w:val="003A04FD"/>
    <w:rsid w:val="003A195A"/>
    <w:rsid w:val="003A1EB0"/>
    <w:rsid w:val="003A308B"/>
    <w:rsid w:val="003A4A4A"/>
    <w:rsid w:val="003A4B33"/>
    <w:rsid w:val="003A50E6"/>
    <w:rsid w:val="003A63F9"/>
    <w:rsid w:val="003A6D6F"/>
    <w:rsid w:val="003A6EBE"/>
    <w:rsid w:val="003A6F90"/>
    <w:rsid w:val="003A7A1A"/>
    <w:rsid w:val="003A7C21"/>
    <w:rsid w:val="003B04D6"/>
    <w:rsid w:val="003B27E0"/>
    <w:rsid w:val="003B28F9"/>
    <w:rsid w:val="003B5E4D"/>
    <w:rsid w:val="003B6C42"/>
    <w:rsid w:val="003B723D"/>
    <w:rsid w:val="003B7CFD"/>
    <w:rsid w:val="003C0C27"/>
    <w:rsid w:val="003C325B"/>
    <w:rsid w:val="003C37B5"/>
    <w:rsid w:val="003C6068"/>
    <w:rsid w:val="003C792C"/>
    <w:rsid w:val="003C79C5"/>
    <w:rsid w:val="003C7C61"/>
    <w:rsid w:val="003C7F65"/>
    <w:rsid w:val="003D074A"/>
    <w:rsid w:val="003D10BB"/>
    <w:rsid w:val="003D13B6"/>
    <w:rsid w:val="003D141A"/>
    <w:rsid w:val="003D364C"/>
    <w:rsid w:val="003D4443"/>
    <w:rsid w:val="003D5086"/>
    <w:rsid w:val="003D5E1E"/>
    <w:rsid w:val="003D7CB3"/>
    <w:rsid w:val="003D7E9E"/>
    <w:rsid w:val="003E0876"/>
    <w:rsid w:val="003E09F5"/>
    <w:rsid w:val="003E0D75"/>
    <w:rsid w:val="003E1E2B"/>
    <w:rsid w:val="003E2811"/>
    <w:rsid w:val="003E6F47"/>
    <w:rsid w:val="003E79CF"/>
    <w:rsid w:val="003E7BCA"/>
    <w:rsid w:val="003E7FB3"/>
    <w:rsid w:val="003F15FC"/>
    <w:rsid w:val="003F1B70"/>
    <w:rsid w:val="003F35D6"/>
    <w:rsid w:val="003F3D71"/>
    <w:rsid w:val="003F423D"/>
    <w:rsid w:val="003F551F"/>
    <w:rsid w:val="003F6D26"/>
    <w:rsid w:val="003F6D8A"/>
    <w:rsid w:val="004026E7"/>
    <w:rsid w:val="00403914"/>
    <w:rsid w:val="00403BDD"/>
    <w:rsid w:val="004044D2"/>
    <w:rsid w:val="00404E1E"/>
    <w:rsid w:val="004054B4"/>
    <w:rsid w:val="004057E4"/>
    <w:rsid w:val="00406F67"/>
    <w:rsid w:val="00407E15"/>
    <w:rsid w:val="004102C5"/>
    <w:rsid w:val="00411EB2"/>
    <w:rsid w:val="004124CA"/>
    <w:rsid w:val="004148DE"/>
    <w:rsid w:val="00415371"/>
    <w:rsid w:val="004153BD"/>
    <w:rsid w:val="0041599E"/>
    <w:rsid w:val="00415C4A"/>
    <w:rsid w:val="00416872"/>
    <w:rsid w:val="00417C4E"/>
    <w:rsid w:val="00420E18"/>
    <w:rsid w:val="00421FFC"/>
    <w:rsid w:val="00421FFF"/>
    <w:rsid w:val="00422EC0"/>
    <w:rsid w:val="00423B32"/>
    <w:rsid w:val="004250D8"/>
    <w:rsid w:val="00425284"/>
    <w:rsid w:val="00425696"/>
    <w:rsid w:val="00426ED1"/>
    <w:rsid w:val="0043051A"/>
    <w:rsid w:val="00432221"/>
    <w:rsid w:val="0043268F"/>
    <w:rsid w:val="00432C09"/>
    <w:rsid w:val="0043397F"/>
    <w:rsid w:val="00433DFA"/>
    <w:rsid w:val="0044021E"/>
    <w:rsid w:val="0044025A"/>
    <w:rsid w:val="00442255"/>
    <w:rsid w:val="004424C0"/>
    <w:rsid w:val="0044531F"/>
    <w:rsid w:val="00446560"/>
    <w:rsid w:val="00446E9E"/>
    <w:rsid w:val="00452D8B"/>
    <w:rsid w:val="00452E88"/>
    <w:rsid w:val="00453890"/>
    <w:rsid w:val="00454715"/>
    <w:rsid w:val="00454EFA"/>
    <w:rsid w:val="00457D0E"/>
    <w:rsid w:val="004608EA"/>
    <w:rsid w:val="00461104"/>
    <w:rsid w:val="00461B55"/>
    <w:rsid w:val="004635B1"/>
    <w:rsid w:val="004667E0"/>
    <w:rsid w:val="00467346"/>
    <w:rsid w:val="00467D0F"/>
    <w:rsid w:val="00470430"/>
    <w:rsid w:val="00470D13"/>
    <w:rsid w:val="004726A6"/>
    <w:rsid w:val="00472CCA"/>
    <w:rsid w:val="00476438"/>
    <w:rsid w:val="0047700B"/>
    <w:rsid w:val="004810D2"/>
    <w:rsid w:val="00482D97"/>
    <w:rsid w:val="004830FB"/>
    <w:rsid w:val="0048404B"/>
    <w:rsid w:val="0048458F"/>
    <w:rsid w:val="00484708"/>
    <w:rsid w:val="004860BB"/>
    <w:rsid w:val="0049109B"/>
    <w:rsid w:val="004918D8"/>
    <w:rsid w:val="00492440"/>
    <w:rsid w:val="0049297E"/>
    <w:rsid w:val="00492E92"/>
    <w:rsid w:val="00493983"/>
    <w:rsid w:val="00495FE2"/>
    <w:rsid w:val="004A0BB8"/>
    <w:rsid w:val="004A0C25"/>
    <w:rsid w:val="004A0EE1"/>
    <w:rsid w:val="004A1425"/>
    <w:rsid w:val="004A2E06"/>
    <w:rsid w:val="004A363A"/>
    <w:rsid w:val="004A4E8F"/>
    <w:rsid w:val="004A5E4C"/>
    <w:rsid w:val="004A62DC"/>
    <w:rsid w:val="004A6D7E"/>
    <w:rsid w:val="004A6FEA"/>
    <w:rsid w:val="004A791F"/>
    <w:rsid w:val="004B02BD"/>
    <w:rsid w:val="004B2189"/>
    <w:rsid w:val="004B2D0A"/>
    <w:rsid w:val="004B31CF"/>
    <w:rsid w:val="004B3DA5"/>
    <w:rsid w:val="004B5E5E"/>
    <w:rsid w:val="004C0897"/>
    <w:rsid w:val="004C1050"/>
    <w:rsid w:val="004C1610"/>
    <w:rsid w:val="004C16EF"/>
    <w:rsid w:val="004C2703"/>
    <w:rsid w:val="004C2B6E"/>
    <w:rsid w:val="004C30A2"/>
    <w:rsid w:val="004C3E4A"/>
    <w:rsid w:val="004C4038"/>
    <w:rsid w:val="004C4367"/>
    <w:rsid w:val="004C60DB"/>
    <w:rsid w:val="004D00AA"/>
    <w:rsid w:val="004D05AD"/>
    <w:rsid w:val="004D06C0"/>
    <w:rsid w:val="004D0A0C"/>
    <w:rsid w:val="004D18CC"/>
    <w:rsid w:val="004D2054"/>
    <w:rsid w:val="004D2808"/>
    <w:rsid w:val="004D3150"/>
    <w:rsid w:val="004D3268"/>
    <w:rsid w:val="004D3744"/>
    <w:rsid w:val="004D51CD"/>
    <w:rsid w:val="004D5681"/>
    <w:rsid w:val="004D66C3"/>
    <w:rsid w:val="004D7C0C"/>
    <w:rsid w:val="004E0E10"/>
    <w:rsid w:val="004E15BA"/>
    <w:rsid w:val="004E168D"/>
    <w:rsid w:val="004E18C8"/>
    <w:rsid w:val="004E1EC4"/>
    <w:rsid w:val="004E23E9"/>
    <w:rsid w:val="004E27A7"/>
    <w:rsid w:val="004E4C67"/>
    <w:rsid w:val="004E511C"/>
    <w:rsid w:val="004E6A4C"/>
    <w:rsid w:val="004F0F69"/>
    <w:rsid w:val="004F1B29"/>
    <w:rsid w:val="004F299E"/>
    <w:rsid w:val="004F4879"/>
    <w:rsid w:val="004F4EB5"/>
    <w:rsid w:val="0050139F"/>
    <w:rsid w:val="0050274C"/>
    <w:rsid w:val="00502AC4"/>
    <w:rsid w:val="0050311A"/>
    <w:rsid w:val="00503C10"/>
    <w:rsid w:val="00504F02"/>
    <w:rsid w:val="005054A9"/>
    <w:rsid w:val="005057BF"/>
    <w:rsid w:val="0050639E"/>
    <w:rsid w:val="00507AAE"/>
    <w:rsid w:val="0051130B"/>
    <w:rsid w:val="005113A9"/>
    <w:rsid w:val="00513A79"/>
    <w:rsid w:val="005149DC"/>
    <w:rsid w:val="005165A0"/>
    <w:rsid w:val="00517926"/>
    <w:rsid w:val="0052237E"/>
    <w:rsid w:val="00522DA9"/>
    <w:rsid w:val="00523AB8"/>
    <w:rsid w:val="0052582A"/>
    <w:rsid w:val="00527685"/>
    <w:rsid w:val="00530A49"/>
    <w:rsid w:val="00530FB7"/>
    <w:rsid w:val="005316CD"/>
    <w:rsid w:val="00533056"/>
    <w:rsid w:val="00535317"/>
    <w:rsid w:val="005353BE"/>
    <w:rsid w:val="005357EF"/>
    <w:rsid w:val="00535E8E"/>
    <w:rsid w:val="005427F3"/>
    <w:rsid w:val="0054363B"/>
    <w:rsid w:val="00543A58"/>
    <w:rsid w:val="005456CF"/>
    <w:rsid w:val="00547C32"/>
    <w:rsid w:val="00550C33"/>
    <w:rsid w:val="00551A79"/>
    <w:rsid w:val="00551C64"/>
    <w:rsid w:val="00555B70"/>
    <w:rsid w:val="00556775"/>
    <w:rsid w:val="0056040B"/>
    <w:rsid w:val="00560EF6"/>
    <w:rsid w:val="0056240B"/>
    <w:rsid w:val="00563A7A"/>
    <w:rsid w:val="00564E2A"/>
    <w:rsid w:val="00565B73"/>
    <w:rsid w:val="00565EB1"/>
    <w:rsid w:val="00565FE8"/>
    <w:rsid w:val="005663EE"/>
    <w:rsid w:val="005674BA"/>
    <w:rsid w:val="0056791F"/>
    <w:rsid w:val="0057261D"/>
    <w:rsid w:val="0057284D"/>
    <w:rsid w:val="0057652E"/>
    <w:rsid w:val="00576722"/>
    <w:rsid w:val="00577F7B"/>
    <w:rsid w:val="00580BD4"/>
    <w:rsid w:val="005825FD"/>
    <w:rsid w:val="005830E8"/>
    <w:rsid w:val="00583438"/>
    <w:rsid w:val="005834D5"/>
    <w:rsid w:val="00585808"/>
    <w:rsid w:val="00585C42"/>
    <w:rsid w:val="00586509"/>
    <w:rsid w:val="0058687D"/>
    <w:rsid w:val="0058711C"/>
    <w:rsid w:val="005901AE"/>
    <w:rsid w:val="00590687"/>
    <w:rsid w:val="00591B54"/>
    <w:rsid w:val="005925E9"/>
    <w:rsid w:val="005934D1"/>
    <w:rsid w:val="00594AFB"/>
    <w:rsid w:val="00594DB3"/>
    <w:rsid w:val="00595B9A"/>
    <w:rsid w:val="0059717A"/>
    <w:rsid w:val="005A0A39"/>
    <w:rsid w:val="005A2F93"/>
    <w:rsid w:val="005A4E0A"/>
    <w:rsid w:val="005A6B0F"/>
    <w:rsid w:val="005B0C24"/>
    <w:rsid w:val="005B2F18"/>
    <w:rsid w:val="005B479B"/>
    <w:rsid w:val="005B5748"/>
    <w:rsid w:val="005B5C2F"/>
    <w:rsid w:val="005B6601"/>
    <w:rsid w:val="005B7C44"/>
    <w:rsid w:val="005C072C"/>
    <w:rsid w:val="005C1877"/>
    <w:rsid w:val="005C18B6"/>
    <w:rsid w:val="005C5810"/>
    <w:rsid w:val="005C6DE0"/>
    <w:rsid w:val="005C6EEE"/>
    <w:rsid w:val="005D01E4"/>
    <w:rsid w:val="005D05C6"/>
    <w:rsid w:val="005D1F60"/>
    <w:rsid w:val="005D281E"/>
    <w:rsid w:val="005D2DA4"/>
    <w:rsid w:val="005D57F3"/>
    <w:rsid w:val="005D5A7B"/>
    <w:rsid w:val="005D5C94"/>
    <w:rsid w:val="005D7205"/>
    <w:rsid w:val="005E22B7"/>
    <w:rsid w:val="005E2434"/>
    <w:rsid w:val="005E376D"/>
    <w:rsid w:val="005E381E"/>
    <w:rsid w:val="005E4878"/>
    <w:rsid w:val="005E5BBD"/>
    <w:rsid w:val="005E6D90"/>
    <w:rsid w:val="005E70AA"/>
    <w:rsid w:val="005E7172"/>
    <w:rsid w:val="005E75D1"/>
    <w:rsid w:val="005F0A47"/>
    <w:rsid w:val="005F33FC"/>
    <w:rsid w:val="005F3AB2"/>
    <w:rsid w:val="005F6A14"/>
    <w:rsid w:val="00600996"/>
    <w:rsid w:val="00601BFC"/>
    <w:rsid w:val="006031C1"/>
    <w:rsid w:val="00606100"/>
    <w:rsid w:val="00606959"/>
    <w:rsid w:val="0061051B"/>
    <w:rsid w:val="0061074D"/>
    <w:rsid w:val="006125F7"/>
    <w:rsid w:val="00613512"/>
    <w:rsid w:val="006143CC"/>
    <w:rsid w:val="00614FCA"/>
    <w:rsid w:val="00616666"/>
    <w:rsid w:val="00617ADC"/>
    <w:rsid w:val="00617DDE"/>
    <w:rsid w:val="00621A8B"/>
    <w:rsid w:val="006220A1"/>
    <w:rsid w:val="0062250E"/>
    <w:rsid w:val="00622B40"/>
    <w:rsid w:val="00623CE9"/>
    <w:rsid w:val="0062436E"/>
    <w:rsid w:val="006271A8"/>
    <w:rsid w:val="006322D4"/>
    <w:rsid w:val="00632CFC"/>
    <w:rsid w:val="00633928"/>
    <w:rsid w:val="00634867"/>
    <w:rsid w:val="00635E96"/>
    <w:rsid w:val="0063612A"/>
    <w:rsid w:val="00640252"/>
    <w:rsid w:val="006403AE"/>
    <w:rsid w:val="00640B06"/>
    <w:rsid w:val="00640EDF"/>
    <w:rsid w:val="00645A06"/>
    <w:rsid w:val="006520A6"/>
    <w:rsid w:val="006522C7"/>
    <w:rsid w:val="00654DD8"/>
    <w:rsid w:val="0066063E"/>
    <w:rsid w:val="00661BED"/>
    <w:rsid w:val="00662A5A"/>
    <w:rsid w:val="006646B7"/>
    <w:rsid w:val="00664A20"/>
    <w:rsid w:val="00666194"/>
    <w:rsid w:val="00667569"/>
    <w:rsid w:val="00671FF6"/>
    <w:rsid w:val="006746EB"/>
    <w:rsid w:val="00680F5C"/>
    <w:rsid w:val="0068120F"/>
    <w:rsid w:val="00682094"/>
    <w:rsid w:val="00682BB5"/>
    <w:rsid w:val="006860A5"/>
    <w:rsid w:val="006861F3"/>
    <w:rsid w:val="00687074"/>
    <w:rsid w:val="0069300C"/>
    <w:rsid w:val="006A20E4"/>
    <w:rsid w:val="006A53AE"/>
    <w:rsid w:val="006A7A72"/>
    <w:rsid w:val="006B1775"/>
    <w:rsid w:val="006B181C"/>
    <w:rsid w:val="006B2A8C"/>
    <w:rsid w:val="006B2E34"/>
    <w:rsid w:val="006B409D"/>
    <w:rsid w:val="006B5763"/>
    <w:rsid w:val="006B7117"/>
    <w:rsid w:val="006B7601"/>
    <w:rsid w:val="006C0704"/>
    <w:rsid w:val="006C0F98"/>
    <w:rsid w:val="006C2C60"/>
    <w:rsid w:val="006C3939"/>
    <w:rsid w:val="006D0552"/>
    <w:rsid w:val="006D2A8F"/>
    <w:rsid w:val="006D31F7"/>
    <w:rsid w:val="006D50F0"/>
    <w:rsid w:val="006D610E"/>
    <w:rsid w:val="006D6B3A"/>
    <w:rsid w:val="006D6CEE"/>
    <w:rsid w:val="006D6D8B"/>
    <w:rsid w:val="006D73F3"/>
    <w:rsid w:val="006D7A4F"/>
    <w:rsid w:val="006D7A9A"/>
    <w:rsid w:val="006D7A9B"/>
    <w:rsid w:val="006E06C6"/>
    <w:rsid w:val="006E0A3B"/>
    <w:rsid w:val="006E19E0"/>
    <w:rsid w:val="006E2AF2"/>
    <w:rsid w:val="006E51CB"/>
    <w:rsid w:val="006E5E4A"/>
    <w:rsid w:val="006E5ED8"/>
    <w:rsid w:val="006E65F1"/>
    <w:rsid w:val="006E7832"/>
    <w:rsid w:val="006E7ABF"/>
    <w:rsid w:val="006F52C7"/>
    <w:rsid w:val="006F62D1"/>
    <w:rsid w:val="00700C4C"/>
    <w:rsid w:val="00703EC6"/>
    <w:rsid w:val="00706E4F"/>
    <w:rsid w:val="00711845"/>
    <w:rsid w:val="00712CB2"/>
    <w:rsid w:val="0071445A"/>
    <w:rsid w:val="00714CD8"/>
    <w:rsid w:val="0071556D"/>
    <w:rsid w:val="0071561E"/>
    <w:rsid w:val="00720172"/>
    <w:rsid w:val="00720F3F"/>
    <w:rsid w:val="00721827"/>
    <w:rsid w:val="00722964"/>
    <w:rsid w:val="00722F9C"/>
    <w:rsid w:val="007231D9"/>
    <w:rsid w:val="00723840"/>
    <w:rsid w:val="0072635F"/>
    <w:rsid w:val="007272B2"/>
    <w:rsid w:val="00727AD6"/>
    <w:rsid w:val="00732A15"/>
    <w:rsid w:val="00733031"/>
    <w:rsid w:val="0073430E"/>
    <w:rsid w:val="00735596"/>
    <w:rsid w:val="00735DE8"/>
    <w:rsid w:val="00735EF0"/>
    <w:rsid w:val="00736642"/>
    <w:rsid w:val="0074465F"/>
    <w:rsid w:val="007449AD"/>
    <w:rsid w:val="00745162"/>
    <w:rsid w:val="007451E3"/>
    <w:rsid w:val="00746530"/>
    <w:rsid w:val="00750D35"/>
    <w:rsid w:val="00750DF2"/>
    <w:rsid w:val="0075152D"/>
    <w:rsid w:val="00751DA7"/>
    <w:rsid w:val="00752165"/>
    <w:rsid w:val="00752515"/>
    <w:rsid w:val="00752696"/>
    <w:rsid w:val="007545D4"/>
    <w:rsid w:val="00754BEB"/>
    <w:rsid w:val="00754EB0"/>
    <w:rsid w:val="007576EF"/>
    <w:rsid w:val="00761E57"/>
    <w:rsid w:val="00762B64"/>
    <w:rsid w:val="00764431"/>
    <w:rsid w:val="00764B8F"/>
    <w:rsid w:val="00765004"/>
    <w:rsid w:val="00766B91"/>
    <w:rsid w:val="00767961"/>
    <w:rsid w:val="00774629"/>
    <w:rsid w:val="00776512"/>
    <w:rsid w:val="00777605"/>
    <w:rsid w:val="00777733"/>
    <w:rsid w:val="007815AB"/>
    <w:rsid w:val="00781E69"/>
    <w:rsid w:val="007830BA"/>
    <w:rsid w:val="007834D9"/>
    <w:rsid w:val="00783BA8"/>
    <w:rsid w:val="00783BC9"/>
    <w:rsid w:val="00783FF3"/>
    <w:rsid w:val="007843C4"/>
    <w:rsid w:val="00785991"/>
    <w:rsid w:val="00785C3E"/>
    <w:rsid w:val="00785CB3"/>
    <w:rsid w:val="007876C9"/>
    <w:rsid w:val="00790C06"/>
    <w:rsid w:val="00792F40"/>
    <w:rsid w:val="007930B9"/>
    <w:rsid w:val="00793F3D"/>
    <w:rsid w:val="00794DCD"/>
    <w:rsid w:val="007974BC"/>
    <w:rsid w:val="007A00FF"/>
    <w:rsid w:val="007A0A34"/>
    <w:rsid w:val="007A0D59"/>
    <w:rsid w:val="007A0DF0"/>
    <w:rsid w:val="007A11B8"/>
    <w:rsid w:val="007A16E8"/>
    <w:rsid w:val="007A429C"/>
    <w:rsid w:val="007A484F"/>
    <w:rsid w:val="007A627C"/>
    <w:rsid w:val="007A7BE4"/>
    <w:rsid w:val="007B0A4A"/>
    <w:rsid w:val="007B0B33"/>
    <w:rsid w:val="007B1620"/>
    <w:rsid w:val="007B3B7A"/>
    <w:rsid w:val="007B42EB"/>
    <w:rsid w:val="007B4316"/>
    <w:rsid w:val="007B56F1"/>
    <w:rsid w:val="007B69EE"/>
    <w:rsid w:val="007B6E99"/>
    <w:rsid w:val="007B746F"/>
    <w:rsid w:val="007C34CD"/>
    <w:rsid w:val="007C3B1E"/>
    <w:rsid w:val="007C3ED5"/>
    <w:rsid w:val="007C5BFD"/>
    <w:rsid w:val="007D06EB"/>
    <w:rsid w:val="007D244F"/>
    <w:rsid w:val="007D2AF6"/>
    <w:rsid w:val="007D3373"/>
    <w:rsid w:val="007D468B"/>
    <w:rsid w:val="007D5D58"/>
    <w:rsid w:val="007D70C3"/>
    <w:rsid w:val="007E051F"/>
    <w:rsid w:val="007E139E"/>
    <w:rsid w:val="007E3175"/>
    <w:rsid w:val="007E400A"/>
    <w:rsid w:val="007E59C8"/>
    <w:rsid w:val="007E5CA7"/>
    <w:rsid w:val="007E6C61"/>
    <w:rsid w:val="007E7438"/>
    <w:rsid w:val="007F0459"/>
    <w:rsid w:val="007F3AB6"/>
    <w:rsid w:val="007F4CCF"/>
    <w:rsid w:val="007F67C1"/>
    <w:rsid w:val="00800030"/>
    <w:rsid w:val="00800420"/>
    <w:rsid w:val="008005F0"/>
    <w:rsid w:val="0080086B"/>
    <w:rsid w:val="00801AAA"/>
    <w:rsid w:val="00803EC8"/>
    <w:rsid w:val="0080548B"/>
    <w:rsid w:val="00806BED"/>
    <w:rsid w:val="00806EE4"/>
    <w:rsid w:val="00807CA3"/>
    <w:rsid w:val="0081004F"/>
    <w:rsid w:val="0081136C"/>
    <w:rsid w:val="00812AA6"/>
    <w:rsid w:val="00812C0B"/>
    <w:rsid w:val="00812C6B"/>
    <w:rsid w:val="00812DF3"/>
    <w:rsid w:val="008139C5"/>
    <w:rsid w:val="0081487D"/>
    <w:rsid w:val="00815E78"/>
    <w:rsid w:val="008171F5"/>
    <w:rsid w:val="00825259"/>
    <w:rsid w:val="008258D5"/>
    <w:rsid w:val="00827E4A"/>
    <w:rsid w:val="008348B7"/>
    <w:rsid w:val="00836D74"/>
    <w:rsid w:val="00840AE9"/>
    <w:rsid w:val="00840EF3"/>
    <w:rsid w:val="00841721"/>
    <w:rsid w:val="008445A6"/>
    <w:rsid w:val="008500DF"/>
    <w:rsid w:val="00850580"/>
    <w:rsid w:val="00851A96"/>
    <w:rsid w:val="00852056"/>
    <w:rsid w:val="00852A85"/>
    <w:rsid w:val="008566DD"/>
    <w:rsid w:val="00856743"/>
    <w:rsid w:val="0085678C"/>
    <w:rsid w:val="00856BA1"/>
    <w:rsid w:val="00857BD3"/>
    <w:rsid w:val="00857C14"/>
    <w:rsid w:val="008603BD"/>
    <w:rsid w:val="008621E3"/>
    <w:rsid w:val="008638D3"/>
    <w:rsid w:val="00865E3E"/>
    <w:rsid w:val="008708CE"/>
    <w:rsid w:val="0087259E"/>
    <w:rsid w:val="0087265E"/>
    <w:rsid w:val="008728A6"/>
    <w:rsid w:val="00872B7B"/>
    <w:rsid w:val="00872C4E"/>
    <w:rsid w:val="008734A9"/>
    <w:rsid w:val="0087398A"/>
    <w:rsid w:val="00875057"/>
    <w:rsid w:val="00875DFA"/>
    <w:rsid w:val="00875F7B"/>
    <w:rsid w:val="008801F6"/>
    <w:rsid w:val="00881D8F"/>
    <w:rsid w:val="00882685"/>
    <w:rsid w:val="00883CA3"/>
    <w:rsid w:val="0088466E"/>
    <w:rsid w:val="00884CE0"/>
    <w:rsid w:val="0088558E"/>
    <w:rsid w:val="00887986"/>
    <w:rsid w:val="008879A2"/>
    <w:rsid w:val="00890A2D"/>
    <w:rsid w:val="00890F0D"/>
    <w:rsid w:val="00892048"/>
    <w:rsid w:val="0089395F"/>
    <w:rsid w:val="008958DA"/>
    <w:rsid w:val="00896D3E"/>
    <w:rsid w:val="008A0BB8"/>
    <w:rsid w:val="008A7208"/>
    <w:rsid w:val="008B100D"/>
    <w:rsid w:val="008B18B9"/>
    <w:rsid w:val="008B1CF6"/>
    <w:rsid w:val="008B4306"/>
    <w:rsid w:val="008B50A3"/>
    <w:rsid w:val="008B6824"/>
    <w:rsid w:val="008C09F4"/>
    <w:rsid w:val="008C14CB"/>
    <w:rsid w:val="008C1BC1"/>
    <w:rsid w:val="008C2454"/>
    <w:rsid w:val="008C2B63"/>
    <w:rsid w:val="008C2BBC"/>
    <w:rsid w:val="008C2D43"/>
    <w:rsid w:val="008C335F"/>
    <w:rsid w:val="008C44A0"/>
    <w:rsid w:val="008C5903"/>
    <w:rsid w:val="008C5F0B"/>
    <w:rsid w:val="008D1662"/>
    <w:rsid w:val="008D18E6"/>
    <w:rsid w:val="008D2568"/>
    <w:rsid w:val="008D2CF4"/>
    <w:rsid w:val="008D5F83"/>
    <w:rsid w:val="008E0D6A"/>
    <w:rsid w:val="008E1023"/>
    <w:rsid w:val="008E10BC"/>
    <w:rsid w:val="008E202B"/>
    <w:rsid w:val="008E2290"/>
    <w:rsid w:val="008E49AD"/>
    <w:rsid w:val="008E5091"/>
    <w:rsid w:val="008E5C0E"/>
    <w:rsid w:val="008E66E6"/>
    <w:rsid w:val="008E6AF7"/>
    <w:rsid w:val="008F043F"/>
    <w:rsid w:val="008F0D0C"/>
    <w:rsid w:val="008F4FD8"/>
    <w:rsid w:val="008F5E08"/>
    <w:rsid w:val="009014AE"/>
    <w:rsid w:val="0090240C"/>
    <w:rsid w:val="009037D9"/>
    <w:rsid w:val="009038A3"/>
    <w:rsid w:val="009043E1"/>
    <w:rsid w:val="009058D7"/>
    <w:rsid w:val="009103BE"/>
    <w:rsid w:val="00911FCA"/>
    <w:rsid w:val="00912842"/>
    <w:rsid w:val="009132A2"/>
    <w:rsid w:val="00914204"/>
    <w:rsid w:val="00915924"/>
    <w:rsid w:val="00915EE7"/>
    <w:rsid w:val="00920A1A"/>
    <w:rsid w:val="00921BE8"/>
    <w:rsid w:val="0092389B"/>
    <w:rsid w:val="00924FC6"/>
    <w:rsid w:val="00925277"/>
    <w:rsid w:val="0092562A"/>
    <w:rsid w:val="0092676E"/>
    <w:rsid w:val="00927705"/>
    <w:rsid w:val="009349CE"/>
    <w:rsid w:val="00934A76"/>
    <w:rsid w:val="009366CF"/>
    <w:rsid w:val="009411E8"/>
    <w:rsid w:val="009439A8"/>
    <w:rsid w:val="00947C76"/>
    <w:rsid w:val="009517FC"/>
    <w:rsid w:val="009519E9"/>
    <w:rsid w:val="009520D0"/>
    <w:rsid w:val="00954603"/>
    <w:rsid w:val="00954C0E"/>
    <w:rsid w:val="00954E2C"/>
    <w:rsid w:val="00954E76"/>
    <w:rsid w:val="00955367"/>
    <w:rsid w:val="00955965"/>
    <w:rsid w:val="00956876"/>
    <w:rsid w:val="00956B88"/>
    <w:rsid w:val="00956CEA"/>
    <w:rsid w:val="00957202"/>
    <w:rsid w:val="00957FCE"/>
    <w:rsid w:val="00960388"/>
    <w:rsid w:val="009619BC"/>
    <w:rsid w:val="00961BC7"/>
    <w:rsid w:val="0096210C"/>
    <w:rsid w:val="0096361C"/>
    <w:rsid w:val="00964198"/>
    <w:rsid w:val="00967B29"/>
    <w:rsid w:val="00970207"/>
    <w:rsid w:val="00973393"/>
    <w:rsid w:val="00974B26"/>
    <w:rsid w:val="009771F8"/>
    <w:rsid w:val="00980883"/>
    <w:rsid w:val="009821EB"/>
    <w:rsid w:val="009829E6"/>
    <w:rsid w:val="00985CD0"/>
    <w:rsid w:val="00985F4D"/>
    <w:rsid w:val="009913B5"/>
    <w:rsid w:val="00991970"/>
    <w:rsid w:val="0099358F"/>
    <w:rsid w:val="00994F87"/>
    <w:rsid w:val="0099669E"/>
    <w:rsid w:val="009967A9"/>
    <w:rsid w:val="00996CA8"/>
    <w:rsid w:val="00997A88"/>
    <w:rsid w:val="009A0B54"/>
    <w:rsid w:val="009A10B7"/>
    <w:rsid w:val="009A1DC3"/>
    <w:rsid w:val="009A24E5"/>
    <w:rsid w:val="009A2AA4"/>
    <w:rsid w:val="009A3BA9"/>
    <w:rsid w:val="009A4BD4"/>
    <w:rsid w:val="009A5029"/>
    <w:rsid w:val="009A69AB"/>
    <w:rsid w:val="009A6E93"/>
    <w:rsid w:val="009A6F2F"/>
    <w:rsid w:val="009B0472"/>
    <w:rsid w:val="009B5A3D"/>
    <w:rsid w:val="009B5E04"/>
    <w:rsid w:val="009B6984"/>
    <w:rsid w:val="009C29AE"/>
    <w:rsid w:val="009C2B75"/>
    <w:rsid w:val="009C6D0D"/>
    <w:rsid w:val="009C6F2E"/>
    <w:rsid w:val="009C7E6C"/>
    <w:rsid w:val="009D2ED5"/>
    <w:rsid w:val="009D453E"/>
    <w:rsid w:val="009D47E8"/>
    <w:rsid w:val="009D4DFA"/>
    <w:rsid w:val="009D5076"/>
    <w:rsid w:val="009D75DD"/>
    <w:rsid w:val="009D7757"/>
    <w:rsid w:val="009E29EE"/>
    <w:rsid w:val="009E2EF0"/>
    <w:rsid w:val="009E32DE"/>
    <w:rsid w:val="009E3B87"/>
    <w:rsid w:val="009E3FF6"/>
    <w:rsid w:val="009E7BB4"/>
    <w:rsid w:val="009F0A45"/>
    <w:rsid w:val="009F340E"/>
    <w:rsid w:val="009F4E00"/>
    <w:rsid w:val="009F5F17"/>
    <w:rsid w:val="00A00F69"/>
    <w:rsid w:val="00A030B1"/>
    <w:rsid w:val="00A03129"/>
    <w:rsid w:val="00A03343"/>
    <w:rsid w:val="00A059CD"/>
    <w:rsid w:val="00A06BC3"/>
    <w:rsid w:val="00A071C8"/>
    <w:rsid w:val="00A0721E"/>
    <w:rsid w:val="00A07B33"/>
    <w:rsid w:val="00A07C95"/>
    <w:rsid w:val="00A10A98"/>
    <w:rsid w:val="00A12CD2"/>
    <w:rsid w:val="00A16415"/>
    <w:rsid w:val="00A20215"/>
    <w:rsid w:val="00A213A7"/>
    <w:rsid w:val="00A2380F"/>
    <w:rsid w:val="00A23AEB"/>
    <w:rsid w:val="00A24530"/>
    <w:rsid w:val="00A24845"/>
    <w:rsid w:val="00A24EAD"/>
    <w:rsid w:val="00A256A7"/>
    <w:rsid w:val="00A2716C"/>
    <w:rsid w:val="00A277A0"/>
    <w:rsid w:val="00A2787C"/>
    <w:rsid w:val="00A30F26"/>
    <w:rsid w:val="00A31781"/>
    <w:rsid w:val="00A35BCF"/>
    <w:rsid w:val="00A36A0B"/>
    <w:rsid w:val="00A370E2"/>
    <w:rsid w:val="00A41108"/>
    <w:rsid w:val="00A419C5"/>
    <w:rsid w:val="00A4371A"/>
    <w:rsid w:val="00A43E59"/>
    <w:rsid w:val="00A44CDD"/>
    <w:rsid w:val="00A46C68"/>
    <w:rsid w:val="00A47499"/>
    <w:rsid w:val="00A47A87"/>
    <w:rsid w:val="00A50347"/>
    <w:rsid w:val="00A5056E"/>
    <w:rsid w:val="00A50E73"/>
    <w:rsid w:val="00A539A7"/>
    <w:rsid w:val="00A53DFF"/>
    <w:rsid w:val="00A555FF"/>
    <w:rsid w:val="00A6042E"/>
    <w:rsid w:val="00A60657"/>
    <w:rsid w:val="00A61236"/>
    <w:rsid w:val="00A62FE9"/>
    <w:rsid w:val="00A64238"/>
    <w:rsid w:val="00A67E49"/>
    <w:rsid w:val="00A67FBF"/>
    <w:rsid w:val="00A73EA3"/>
    <w:rsid w:val="00A740A4"/>
    <w:rsid w:val="00A75FC8"/>
    <w:rsid w:val="00A76D34"/>
    <w:rsid w:val="00A77531"/>
    <w:rsid w:val="00A809D4"/>
    <w:rsid w:val="00A8425A"/>
    <w:rsid w:val="00A867A6"/>
    <w:rsid w:val="00A87587"/>
    <w:rsid w:val="00A87CF5"/>
    <w:rsid w:val="00A9123F"/>
    <w:rsid w:val="00A9253E"/>
    <w:rsid w:val="00A93926"/>
    <w:rsid w:val="00A94BC4"/>
    <w:rsid w:val="00A96064"/>
    <w:rsid w:val="00A96E7D"/>
    <w:rsid w:val="00AA0B8E"/>
    <w:rsid w:val="00AA4721"/>
    <w:rsid w:val="00AA5799"/>
    <w:rsid w:val="00AA7DC8"/>
    <w:rsid w:val="00AB02D0"/>
    <w:rsid w:val="00AB0874"/>
    <w:rsid w:val="00AB15A1"/>
    <w:rsid w:val="00AB186B"/>
    <w:rsid w:val="00AB53DC"/>
    <w:rsid w:val="00AB5C99"/>
    <w:rsid w:val="00AB7735"/>
    <w:rsid w:val="00AC10B5"/>
    <w:rsid w:val="00AC3B96"/>
    <w:rsid w:val="00AC41D4"/>
    <w:rsid w:val="00AC44C5"/>
    <w:rsid w:val="00AC4F3D"/>
    <w:rsid w:val="00AC6B76"/>
    <w:rsid w:val="00AC73AE"/>
    <w:rsid w:val="00AD0356"/>
    <w:rsid w:val="00AD26A1"/>
    <w:rsid w:val="00AD42AD"/>
    <w:rsid w:val="00AD7B61"/>
    <w:rsid w:val="00AE06B6"/>
    <w:rsid w:val="00AE074B"/>
    <w:rsid w:val="00AE0C15"/>
    <w:rsid w:val="00AE392E"/>
    <w:rsid w:val="00AE48C8"/>
    <w:rsid w:val="00AE51AB"/>
    <w:rsid w:val="00AE57D5"/>
    <w:rsid w:val="00AE6A85"/>
    <w:rsid w:val="00AE6ADF"/>
    <w:rsid w:val="00AE71D1"/>
    <w:rsid w:val="00AF2509"/>
    <w:rsid w:val="00AF42B8"/>
    <w:rsid w:val="00AF77C9"/>
    <w:rsid w:val="00B00053"/>
    <w:rsid w:val="00B018FB"/>
    <w:rsid w:val="00B04474"/>
    <w:rsid w:val="00B07AF8"/>
    <w:rsid w:val="00B11A96"/>
    <w:rsid w:val="00B130EE"/>
    <w:rsid w:val="00B13101"/>
    <w:rsid w:val="00B1430E"/>
    <w:rsid w:val="00B159A9"/>
    <w:rsid w:val="00B15F60"/>
    <w:rsid w:val="00B17AA5"/>
    <w:rsid w:val="00B17CBD"/>
    <w:rsid w:val="00B21FD9"/>
    <w:rsid w:val="00B2203F"/>
    <w:rsid w:val="00B234F9"/>
    <w:rsid w:val="00B23886"/>
    <w:rsid w:val="00B246A1"/>
    <w:rsid w:val="00B27B5D"/>
    <w:rsid w:val="00B27C1A"/>
    <w:rsid w:val="00B307BD"/>
    <w:rsid w:val="00B3332E"/>
    <w:rsid w:val="00B35000"/>
    <w:rsid w:val="00B352BF"/>
    <w:rsid w:val="00B37A8A"/>
    <w:rsid w:val="00B402D9"/>
    <w:rsid w:val="00B41253"/>
    <w:rsid w:val="00B42039"/>
    <w:rsid w:val="00B421F1"/>
    <w:rsid w:val="00B42D41"/>
    <w:rsid w:val="00B4370F"/>
    <w:rsid w:val="00B43E49"/>
    <w:rsid w:val="00B44C7D"/>
    <w:rsid w:val="00B45DDA"/>
    <w:rsid w:val="00B46151"/>
    <w:rsid w:val="00B461F1"/>
    <w:rsid w:val="00B46C0B"/>
    <w:rsid w:val="00B47D49"/>
    <w:rsid w:val="00B50124"/>
    <w:rsid w:val="00B50F3A"/>
    <w:rsid w:val="00B5574D"/>
    <w:rsid w:val="00B5582B"/>
    <w:rsid w:val="00B5613F"/>
    <w:rsid w:val="00B5745E"/>
    <w:rsid w:val="00B627C4"/>
    <w:rsid w:val="00B63393"/>
    <w:rsid w:val="00B642D7"/>
    <w:rsid w:val="00B64AAD"/>
    <w:rsid w:val="00B64AF8"/>
    <w:rsid w:val="00B64D44"/>
    <w:rsid w:val="00B65621"/>
    <w:rsid w:val="00B6581B"/>
    <w:rsid w:val="00B71008"/>
    <w:rsid w:val="00B71079"/>
    <w:rsid w:val="00B71517"/>
    <w:rsid w:val="00B72040"/>
    <w:rsid w:val="00B7482C"/>
    <w:rsid w:val="00B75F48"/>
    <w:rsid w:val="00B767A4"/>
    <w:rsid w:val="00B7796F"/>
    <w:rsid w:val="00B80718"/>
    <w:rsid w:val="00B80BA6"/>
    <w:rsid w:val="00B86C61"/>
    <w:rsid w:val="00B87C77"/>
    <w:rsid w:val="00B90AB2"/>
    <w:rsid w:val="00B91B21"/>
    <w:rsid w:val="00B91E6C"/>
    <w:rsid w:val="00B922CA"/>
    <w:rsid w:val="00B92422"/>
    <w:rsid w:val="00B955E9"/>
    <w:rsid w:val="00B96514"/>
    <w:rsid w:val="00B9705E"/>
    <w:rsid w:val="00B974A8"/>
    <w:rsid w:val="00BA05C7"/>
    <w:rsid w:val="00BA0C3E"/>
    <w:rsid w:val="00BA188B"/>
    <w:rsid w:val="00BA2574"/>
    <w:rsid w:val="00BA431D"/>
    <w:rsid w:val="00BA5FF8"/>
    <w:rsid w:val="00BB0478"/>
    <w:rsid w:val="00BB2522"/>
    <w:rsid w:val="00BB4CCA"/>
    <w:rsid w:val="00BB52DB"/>
    <w:rsid w:val="00BB757A"/>
    <w:rsid w:val="00BC0A60"/>
    <w:rsid w:val="00BC0B29"/>
    <w:rsid w:val="00BC2BAA"/>
    <w:rsid w:val="00BC304F"/>
    <w:rsid w:val="00BC3A42"/>
    <w:rsid w:val="00BC6421"/>
    <w:rsid w:val="00BC7E6B"/>
    <w:rsid w:val="00BC7ED3"/>
    <w:rsid w:val="00BD1F8B"/>
    <w:rsid w:val="00BD21AE"/>
    <w:rsid w:val="00BD25B2"/>
    <w:rsid w:val="00BD3055"/>
    <w:rsid w:val="00BD33A3"/>
    <w:rsid w:val="00BD3866"/>
    <w:rsid w:val="00BD62E7"/>
    <w:rsid w:val="00BD74F1"/>
    <w:rsid w:val="00BD77F7"/>
    <w:rsid w:val="00BE1206"/>
    <w:rsid w:val="00BE13F0"/>
    <w:rsid w:val="00BE33E0"/>
    <w:rsid w:val="00BE489F"/>
    <w:rsid w:val="00BE6339"/>
    <w:rsid w:val="00BF3447"/>
    <w:rsid w:val="00BF4B42"/>
    <w:rsid w:val="00BF531A"/>
    <w:rsid w:val="00BF67DC"/>
    <w:rsid w:val="00C008F8"/>
    <w:rsid w:val="00C01324"/>
    <w:rsid w:val="00C035B0"/>
    <w:rsid w:val="00C04425"/>
    <w:rsid w:val="00C05792"/>
    <w:rsid w:val="00C07C2D"/>
    <w:rsid w:val="00C13BD4"/>
    <w:rsid w:val="00C14CD0"/>
    <w:rsid w:val="00C1540E"/>
    <w:rsid w:val="00C15A73"/>
    <w:rsid w:val="00C15D86"/>
    <w:rsid w:val="00C163B6"/>
    <w:rsid w:val="00C20670"/>
    <w:rsid w:val="00C2084E"/>
    <w:rsid w:val="00C21677"/>
    <w:rsid w:val="00C240AC"/>
    <w:rsid w:val="00C24121"/>
    <w:rsid w:val="00C264C8"/>
    <w:rsid w:val="00C26E0A"/>
    <w:rsid w:val="00C2706A"/>
    <w:rsid w:val="00C27932"/>
    <w:rsid w:val="00C30DFC"/>
    <w:rsid w:val="00C33363"/>
    <w:rsid w:val="00C34555"/>
    <w:rsid w:val="00C3465E"/>
    <w:rsid w:val="00C36E6E"/>
    <w:rsid w:val="00C41D95"/>
    <w:rsid w:val="00C439A2"/>
    <w:rsid w:val="00C441B0"/>
    <w:rsid w:val="00C44F59"/>
    <w:rsid w:val="00C450C5"/>
    <w:rsid w:val="00C459F3"/>
    <w:rsid w:val="00C45B73"/>
    <w:rsid w:val="00C46F8E"/>
    <w:rsid w:val="00C529F5"/>
    <w:rsid w:val="00C5410D"/>
    <w:rsid w:val="00C54C48"/>
    <w:rsid w:val="00C5552D"/>
    <w:rsid w:val="00C561F9"/>
    <w:rsid w:val="00C562D1"/>
    <w:rsid w:val="00C567BB"/>
    <w:rsid w:val="00C607B4"/>
    <w:rsid w:val="00C60A70"/>
    <w:rsid w:val="00C61325"/>
    <w:rsid w:val="00C62212"/>
    <w:rsid w:val="00C62F7D"/>
    <w:rsid w:val="00C63C8C"/>
    <w:rsid w:val="00C63EA2"/>
    <w:rsid w:val="00C641AD"/>
    <w:rsid w:val="00C64DDF"/>
    <w:rsid w:val="00C66BD0"/>
    <w:rsid w:val="00C70A0D"/>
    <w:rsid w:val="00C70F60"/>
    <w:rsid w:val="00C746FE"/>
    <w:rsid w:val="00C75B0A"/>
    <w:rsid w:val="00C75FA4"/>
    <w:rsid w:val="00C77575"/>
    <w:rsid w:val="00C77CFF"/>
    <w:rsid w:val="00C80D9F"/>
    <w:rsid w:val="00C81CA5"/>
    <w:rsid w:val="00C82400"/>
    <w:rsid w:val="00C82CD5"/>
    <w:rsid w:val="00C82CFF"/>
    <w:rsid w:val="00C836A0"/>
    <w:rsid w:val="00C84031"/>
    <w:rsid w:val="00C84212"/>
    <w:rsid w:val="00C876D4"/>
    <w:rsid w:val="00C93B5E"/>
    <w:rsid w:val="00C960AF"/>
    <w:rsid w:val="00CA1493"/>
    <w:rsid w:val="00CA2DF0"/>
    <w:rsid w:val="00CA328F"/>
    <w:rsid w:val="00CA3E70"/>
    <w:rsid w:val="00CA41A0"/>
    <w:rsid w:val="00CA615A"/>
    <w:rsid w:val="00CA6D89"/>
    <w:rsid w:val="00CA6F16"/>
    <w:rsid w:val="00CB0356"/>
    <w:rsid w:val="00CB0C18"/>
    <w:rsid w:val="00CB3705"/>
    <w:rsid w:val="00CB46FC"/>
    <w:rsid w:val="00CB510A"/>
    <w:rsid w:val="00CB54F6"/>
    <w:rsid w:val="00CB67A5"/>
    <w:rsid w:val="00CB6825"/>
    <w:rsid w:val="00CB6951"/>
    <w:rsid w:val="00CB6F6A"/>
    <w:rsid w:val="00CC1DF1"/>
    <w:rsid w:val="00CC2440"/>
    <w:rsid w:val="00CC3957"/>
    <w:rsid w:val="00CC6451"/>
    <w:rsid w:val="00CC7315"/>
    <w:rsid w:val="00CC7701"/>
    <w:rsid w:val="00CD01BE"/>
    <w:rsid w:val="00CD0949"/>
    <w:rsid w:val="00CD0E6A"/>
    <w:rsid w:val="00CD0FAA"/>
    <w:rsid w:val="00CD0FF8"/>
    <w:rsid w:val="00CD22DB"/>
    <w:rsid w:val="00CD4D4A"/>
    <w:rsid w:val="00CD7C75"/>
    <w:rsid w:val="00CE08F9"/>
    <w:rsid w:val="00CE10F8"/>
    <w:rsid w:val="00CE4CA2"/>
    <w:rsid w:val="00CE62B6"/>
    <w:rsid w:val="00CE63A3"/>
    <w:rsid w:val="00CE6C19"/>
    <w:rsid w:val="00CF02A6"/>
    <w:rsid w:val="00CF117E"/>
    <w:rsid w:val="00CF31D5"/>
    <w:rsid w:val="00CF3418"/>
    <w:rsid w:val="00CF5A03"/>
    <w:rsid w:val="00CF5EB6"/>
    <w:rsid w:val="00CF6DBD"/>
    <w:rsid w:val="00CF70D7"/>
    <w:rsid w:val="00D00531"/>
    <w:rsid w:val="00D02871"/>
    <w:rsid w:val="00D0331A"/>
    <w:rsid w:val="00D04867"/>
    <w:rsid w:val="00D04E56"/>
    <w:rsid w:val="00D05A00"/>
    <w:rsid w:val="00D06E60"/>
    <w:rsid w:val="00D10FA6"/>
    <w:rsid w:val="00D10FDB"/>
    <w:rsid w:val="00D11C71"/>
    <w:rsid w:val="00D12089"/>
    <w:rsid w:val="00D15271"/>
    <w:rsid w:val="00D15D35"/>
    <w:rsid w:val="00D15E61"/>
    <w:rsid w:val="00D2016E"/>
    <w:rsid w:val="00D203D8"/>
    <w:rsid w:val="00D21310"/>
    <w:rsid w:val="00D27379"/>
    <w:rsid w:val="00D275C9"/>
    <w:rsid w:val="00D305CB"/>
    <w:rsid w:val="00D31177"/>
    <w:rsid w:val="00D3134A"/>
    <w:rsid w:val="00D3315D"/>
    <w:rsid w:val="00D34F5E"/>
    <w:rsid w:val="00D34FA9"/>
    <w:rsid w:val="00D35038"/>
    <w:rsid w:val="00D36872"/>
    <w:rsid w:val="00D418C2"/>
    <w:rsid w:val="00D41CF1"/>
    <w:rsid w:val="00D43F8C"/>
    <w:rsid w:val="00D470C0"/>
    <w:rsid w:val="00D47AAC"/>
    <w:rsid w:val="00D47E06"/>
    <w:rsid w:val="00D50295"/>
    <w:rsid w:val="00D51768"/>
    <w:rsid w:val="00D526BE"/>
    <w:rsid w:val="00D54AEB"/>
    <w:rsid w:val="00D54C9A"/>
    <w:rsid w:val="00D6038A"/>
    <w:rsid w:val="00D61F8A"/>
    <w:rsid w:val="00D63B5C"/>
    <w:rsid w:val="00D66D8A"/>
    <w:rsid w:val="00D67E7E"/>
    <w:rsid w:val="00D72246"/>
    <w:rsid w:val="00D72D2C"/>
    <w:rsid w:val="00D74F2D"/>
    <w:rsid w:val="00D74F96"/>
    <w:rsid w:val="00D7580B"/>
    <w:rsid w:val="00D75D2D"/>
    <w:rsid w:val="00D76464"/>
    <w:rsid w:val="00D768F5"/>
    <w:rsid w:val="00D82B8E"/>
    <w:rsid w:val="00D8362D"/>
    <w:rsid w:val="00D86987"/>
    <w:rsid w:val="00D918B6"/>
    <w:rsid w:val="00DA05A7"/>
    <w:rsid w:val="00DA1A44"/>
    <w:rsid w:val="00DA1D93"/>
    <w:rsid w:val="00DA1E34"/>
    <w:rsid w:val="00DA21FD"/>
    <w:rsid w:val="00DA3507"/>
    <w:rsid w:val="00DA3C54"/>
    <w:rsid w:val="00DA4C5A"/>
    <w:rsid w:val="00DA64F6"/>
    <w:rsid w:val="00DB062D"/>
    <w:rsid w:val="00DB13A0"/>
    <w:rsid w:val="00DB2098"/>
    <w:rsid w:val="00DB2BD6"/>
    <w:rsid w:val="00DB44E1"/>
    <w:rsid w:val="00DB5230"/>
    <w:rsid w:val="00DB5811"/>
    <w:rsid w:val="00DB5BF0"/>
    <w:rsid w:val="00DB63B6"/>
    <w:rsid w:val="00DB714C"/>
    <w:rsid w:val="00DC0002"/>
    <w:rsid w:val="00DC0554"/>
    <w:rsid w:val="00DC0A66"/>
    <w:rsid w:val="00DC3986"/>
    <w:rsid w:val="00DC44F2"/>
    <w:rsid w:val="00DC45BC"/>
    <w:rsid w:val="00DC5E70"/>
    <w:rsid w:val="00DD1293"/>
    <w:rsid w:val="00DD4B9B"/>
    <w:rsid w:val="00DD5A72"/>
    <w:rsid w:val="00DD5AA6"/>
    <w:rsid w:val="00DD7088"/>
    <w:rsid w:val="00DE29B4"/>
    <w:rsid w:val="00DE2C95"/>
    <w:rsid w:val="00DE5FEA"/>
    <w:rsid w:val="00DE66B1"/>
    <w:rsid w:val="00DE73FA"/>
    <w:rsid w:val="00DF0093"/>
    <w:rsid w:val="00DF19BC"/>
    <w:rsid w:val="00DF2B24"/>
    <w:rsid w:val="00DF4722"/>
    <w:rsid w:val="00DF7D67"/>
    <w:rsid w:val="00E00A5B"/>
    <w:rsid w:val="00E00AB0"/>
    <w:rsid w:val="00E0329D"/>
    <w:rsid w:val="00E04325"/>
    <w:rsid w:val="00E04AC2"/>
    <w:rsid w:val="00E04EC9"/>
    <w:rsid w:val="00E053EE"/>
    <w:rsid w:val="00E063DC"/>
    <w:rsid w:val="00E11676"/>
    <w:rsid w:val="00E12226"/>
    <w:rsid w:val="00E13CF3"/>
    <w:rsid w:val="00E17D92"/>
    <w:rsid w:val="00E207B2"/>
    <w:rsid w:val="00E21FDA"/>
    <w:rsid w:val="00E24B4D"/>
    <w:rsid w:val="00E30956"/>
    <w:rsid w:val="00E3114F"/>
    <w:rsid w:val="00E31D22"/>
    <w:rsid w:val="00E32C79"/>
    <w:rsid w:val="00E33E37"/>
    <w:rsid w:val="00E3419F"/>
    <w:rsid w:val="00E3620D"/>
    <w:rsid w:val="00E40E43"/>
    <w:rsid w:val="00E44AC6"/>
    <w:rsid w:val="00E452A6"/>
    <w:rsid w:val="00E45329"/>
    <w:rsid w:val="00E5130E"/>
    <w:rsid w:val="00E544DD"/>
    <w:rsid w:val="00E55DD9"/>
    <w:rsid w:val="00E56856"/>
    <w:rsid w:val="00E56C25"/>
    <w:rsid w:val="00E60E6E"/>
    <w:rsid w:val="00E61658"/>
    <w:rsid w:val="00E6184B"/>
    <w:rsid w:val="00E63AB3"/>
    <w:rsid w:val="00E63EF8"/>
    <w:rsid w:val="00E65EA2"/>
    <w:rsid w:val="00E70547"/>
    <w:rsid w:val="00E72F34"/>
    <w:rsid w:val="00E73B5C"/>
    <w:rsid w:val="00E73E3F"/>
    <w:rsid w:val="00E7555B"/>
    <w:rsid w:val="00E7744B"/>
    <w:rsid w:val="00E77599"/>
    <w:rsid w:val="00E77927"/>
    <w:rsid w:val="00E8030A"/>
    <w:rsid w:val="00E80A6E"/>
    <w:rsid w:val="00E835C7"/>
    <w:rsid w:val="00E845AC"/>
    <w:rsid w:val="00E855D1"/>
    <w:rsid w:val="00E85616"/>
    <w:rsid w:val="00E91689"/>
    <w:rsid w:val="00E91741"/>
    <w:rsid w:val="00E92A53"/>
    <w:rsid w:val="00E92A76"/>
    <w:rsid w:val="00E93DDF"/>
    <w:rsid w:val="00E94274"/>
    <w:rsid w:val="00E94306"/>
    <w:rsid w:val="00E9668A"/>
    <w:rsid w:val="00E974D9"/>
    <w:rsid w:val="00E97ED3"/>
    <w:rsid w:val="00EA4778"/>
    <w:rsid w:val="00EA5532"/>
    <w:rsid w:val="00EA5684"/>
    <w:rsid w:val="00EA6A41"/>
    <w:rsid w:val="00EA7021"/>
    <w:rsid w:val="00EB23E2"/>
    <w:rsid w:val="00EB389E"/>
    <w:rsid w:val="00EB62C3"/>
    <w:rsid w:val="00EB6477"/>
    <w:rsid w:val="00EB71FF"/>
    <w:rsid w:val="00EC023C"/>
    <w:rsid w:val="00EC103B"/>
    <w:rsid w:val="00EC10DD"/>
    <w:rsid w:val="00EC2A29"/>
    <w:rsid w:val="00EC3117"/>
    <w:rsid w:val="00EC3C11"/>
    <w:rsid w:val="00EC3D36"/>
    <w:rsid w:val="00EC54F9"/>
    <w:rsid w:val="00EC5C14"/>
    <w:rsid w:val="00EC5E7C"/>
    <w:rsid w:val="00EC60C0"/>
    <w:rsid w:val="00EC68EF"/>
    <w:rsid w:val="00EC7536"/>
    <w:rsid w:val="00ED1013"/>
    <w:rsid w:val="00ED1327"/>
    <w:rsid w:val="00ED2375"/>
    <w:rsid w:val="00ED60CE"/>
    <w:rsid w:val="00EE16B3"/>
    <w:rsid w:val="00EE278F"/>
    <w:rsid w:val="00EE328C"/>
    <w:rsid w:val="00EE3698"/>
    <w:rsid w:val="00EE3F0B"/>
    <w:rsid w:val="00EE4F11"/>
    <w:rsid w:val="00EE51B1"/>
    <w:rsid w:val="00EE7A25"/>
    <w:rsid w:val="00EF2EFD"/>
    <w:rsid w:val="00EF4761"/>
    <w:rsid w:val="00EF53A4"/>
    <w:rsid w:val="00EF65E3"/>
    <w:rsid w:val="00EF76E9"/>
    <w:rsid w:val="00EF77B1"/>
    <w:rsid w:val="00EF7DD2"/>
    <w:rsid w:val="00F00328"/>
    <w:rsid w:val="00F039E9"/>
    <w:rsid w:val="00F04706"/>
    <w:rsid w:val="00F04DEB"/>
    <w:rsid w:val="00F056D7"/>
    <w:rsid w:val="00F06266"/>
    <w:rsid w:val="00F06829"/>
    <w:rsid w:val="00F07BF8"/>
    <w:rsid w:val="00F107AC"/>
    <w:rsid w:val="00F10E15"/>
    <w:rsid w:val="00F2098C"/>
    <w:rsid w:val="00F20A76"/>
    <w:rsid w:val="00F20E37"/>
    <w:rsid w:val="00F213CA"/>
    <w:rsid w:val="00F2240A"/>
    <w:rsid w:val="00F224E0"/>
    <w:rsid w:val="00F232F9"/>
    <w:rsid w:val="00F23BCE"/>
    <w:rsid w:val="00F2532D"/>
    <w:rsid w:val="00F266B9"/>
    <w:rsid w:val="00F26FBC"/>
    <w:rsid w:val="00F32473"/>
    <w:rsid w:val="00F355EB"/>
    <w:rsid w:val="00F36AB6"/>
    <w:rsid w:val="00F42F89"/>
    <w:rsid w:val="00F43579"/>
    <w:rsid w:val="00F447A9"/>
    <w:rsid w:val="00F45EB8"/>
    <w:rsid w:val="00F51DD1"/>
    <w:rsid w:val="00F51E38"/>
    <w:rsid w:val="00F52511"/>
    <w:rsid w:val="00F5603A"/>
    <w:rsid w:val="00F5723B"/>
    <w:rsid w:val="00F63B21"/>
    <w:rsid w:val="00F63EF4"/>
    <w:rsid w:val="00F66001"/>
    <w:rsid w:val="00F662D0"/>
    <w:rsid w:val="00F66824"/>
    <w:rsid w:val="00F70D3D"/>
    <w:rsid w:val="00F73802"/>
    <w:rsid w:val="00F74938"/>
    <w:rsid w:val="00F750E8"/>
    <w:rsid w:val="00F76388"/>
    <w:rsid w:val="00F76FEE"/>
    <w:rsid w:val="00F773B5"/>
    <w:rsid w:val="00F84174"/>
    <w:rsid w:val="00F844D7"/>
    <w:rsid w:val="00F864E9"/>
    <w:rsid w:val="00F867BD"/>
    <w:rsid w:val="00F87366"/>
    <w:rsid w:val="00F90858"/>
    <w:rsid w:val="00F9290A"/>
    <w:rsid w:val="00F9345C"/>
    <w:rsid w:val="00F9430D"/>
    <w:rsid w:val="00F94C40"/>
    <w:rsid w:val="00F94F96"/>
    <w:rsid w:val="00F954CC"/>
    <w:rsid w:val="00FA08E9"/>
    <w:rsid w:val="00FA1C00"/>
    <w:rsid w:val="00FA37BD"/>
    <w:rsid w:val="00FA3B53"/>
    <w:rsid w:val="00FA4FF7"/>
    <w:rsid w:val="00FA73A6"/>
    <w:rsid w:val="00FB0F42"/>
    <w:rsid w:val="00FB19BD"/>
    <w:rsid w:val="00FB1B61"/>
    <w:rsid w:val="00FB3B20"/>
    <w:rsid w:val="00FB4FC4"/>
    <w:rsid w:val="00FB500D"/>
    <w:rsid w:val="00FB5094"/>
    <w:rsid w:val="00FB72AF"/>
    <w:rsid w:val="00FB7628"/>
    <w:rsid w:val="00FB7EE0"/>
    <w:rsid w:val="00FC1006"/>
    <w:rsid w:val="00FC1543"/>
    <w:rsid w:val="00FC21CA"/>
    <w:rsid w:val="00FC25EB"/>
    <w:rsid w:val="00FC6D5B"/>
    <w:rsid w:val="00FC745D"/>
    <w:rsid w:val="00FC77DA"/>
    <w:rsid w:val="00FD1EDE"/>
    <w:rsid w:val="00FD5958"/>
    <w:rsid w:val="00FE0C3E"/>
    <w:rsid w:val="00FE0CC5"/>
    <w:rsid w:val="00FE398C"/>
    <w:rsid w:val="00FE42D4"/>
    <w:rsid w:val="00FE4695"/>
    <w:rsid w:val="00FE4A51"/>
    <w:rsid w:val="00FE4BEE"/>
    <w:rsid w:val="00FE598F"/>
    <w:rsid w:val="00FE68FE"/>
    <w:rsid w:val="00FF07A0"/>
    <w:rsid w:val="00FF0C21"/>
    <w:rsid w:val="00FF10D5"/>
    <w:rsid w:val="00FF39A7"/>
    <w:rsid w:val="00FF587A"/>
    <w:rsid w:val="00FF5E5D"/>
    <w:rsid w:val="00FF6686"/>
    <w:rsid w:val="00FF6F8B"/>
    <w:rsid w:val="00FF6FAC"/>
    <w:rsid w:val="00FF7F8D"/>
    <w:rsid w:val="04E354FA"/>
    <w:rsid w:val="31DA57B2"/>
    <w:rsid w:val="4C183383"/>
    <w:rsid w:val="576D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36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7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736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87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736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151</Words>
  <Characters>863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lenovo</dc:creator>
  <cp:keywords/>
  <dc:description/>
  <cp:lastModifiedBy>夏福全</cp:lastModifiedBy>
  <cp:revision>12</cp:revision>
  <dcterms:created xsi:type="dcterms:W3CDTF">2022-11-09T02:28:00Z</dcterms:created>
  <dcterms:modified xsi:type="dcterms:W3CDTF">2025-11-30T11:05:00Z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4B0426253BF649AFBB7C6523F77943DF_12</vt:lpwstr>
  </property>
  <property fmtid="{D5CDD505-2E9C-101B-9397-08002B2CF9AE}" pid="4" name="KSOTemplateDocerSaveRecord">
    <vt:lpwstr>eyJoZGlkIjoiYTRjOTI3NTNiODc2ZGZiOTc0NTZmODFjMTU2M2FhNmIiLCJ1c2VySWQiOiIyMTQ4MTE1OTEifQ==</vt:lpwstr>
  </property>
</Properties>
</file>