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CB387">
      <w:pPr>
        <w:jc w:val="center"/>
        <w:rPr>
          <w:rFonts w:ascii="方正小标宋简体" w:eastAsia="方正小标宋简体"/>
          <w:sz w:val="36"/>
          <w:szCs w:val="36"/>
        </w:rPr>
      </w:pPr>
    </w:p>
    <w:p w14:paraId="76334D2A">
      <w:pPr>
        <w:jc w:val="center"/>
        <w:rPr>
          <w:rFonts w:ascii="方正小标宋简体" w:eastAsia="方正小标宋简体"/>
          <w:sz w:val="48"/>
          <w:szCs w:val="48"/>
        </w:rPr>
      </w:pPr>
    </w:p>
    <w:p w14:paraId="66D6D537">
      <w:pPr>
        <w:jc w:val="center"/>
        <w:rPr>
          <w:rFonts w:ascii="方正小标宋简体" w:eastAsia="方正小标宋简体"/>
          <w:sz w:val="48"/>
          <w:szCs w:val="48"/>
        </w:rPr>
      </w:pPr>
      <w:r>
        <w:pict>
          <v:shape id="_x0000_s1026" o:spid="_x0000_s1026" o:spt="75" type="#_x0000_t75" style="position:absolute;left:0pt;margin-left:42pt;margin-top:3.5pt;height:82.3pt;width:305.75pt;mso-wrap-distance-bottom:0pt;mso-wrap-distance-left:9pt;mso-wrap-distance-right:9pt;mso-wrap-distance-top:0pt;z-index:251659264;mso-width-relative:page;mso-height-relative:page;" filled="f" o:preferrelative="t" stroked="f" coordsize="21600,21600">
            <v:path/>
            <v:fill on="f" focussize="0,0"/>
            <v:stroke on="f" joinstyle="miter"/>
            <v:imagedata r:id="rId10" o:title=""/>
            <o:lock v:ext="edit" aspectratio="t"/>
            <w10:wrap type="square" side="right"/>
          </v:shape>
        </w:pict>
      </w:r>
    </w:p>
    <w:p w14:paraId="69BE491B">
      <w:pPr>
        <w:jc w:val="center"/>
        <w:rPr>
          <w:rFonts w:ascii="方正小标宋简体" w:eastAsia="方正小标宋简体"/>
          <w:sz w:val="48"/>
          <w:szCs w:val="48"/>
        </w:rPr>
      </w:pPr>
    </w:p>
    <w:p w14:paraId="0A06BC57">
      <w:pPr>
        <w:spacing w:line="600" w:lineRule="exact"/>
        <w:jc w:val="center"/>
        <w:rPr>
          <w:rFonts w:ascii="方正小标宋简体" w:eastAsia="方正小标宋简体"/>
          <w:sz w:val="48"/>
          <w:szCs w:val="48"/>
        </w:rPr>
      </w:pPr>
      <w:r>
        <w:rPr>
          <w:rFonts w:ascii="方正小标宋简体" w:eastAsia="方正小标宋简体"/>
          <w:sz w:val="48"/>
          <w:szCs w:val="48"/>
        </w:rPr>
        <w:t>202</w:t>
      </w:r>
      <w:r>
        <w:rPr>
          <w:rFonts w:hint="eastAsia" w:ascii="方正小标宋简体" w:eastAsia="方正小标宋简体"/>
          <w:sz w:val="48"/>
          <w:szCs w:val="48"/>
          <w:lang w:val="en-US" w:eastAsia="zh-CN"/>
        </w:rPr>
        <w:t>5</w:t>
      </w:r>
      <w:r>
        <w:rPr>
          <w:rFonts w:hint="eastAsia" w:ascii="方正小标宋简体" w:eastAsia="方正小标宋简体"/>
          <w:sz w:val="48"/>
          <w:szCs w:val="48"/>
        </w:rPr>
        <w:t>年专职辅导员申报思政系列讲师</w:t>
      </w:r>
    </w:p>
    <w:p w14:paraId="0B162D6F">
      <w:pPr>
        <w:spacing w:line="600" w:lineRule="exact"/>
        <w:jc w:val="center"/>
        <w:rPr>
          <w:rFonts w:ascii="方正小标宋简体" w:eastAsia="方正小标宋简体"/>
          <w:sz w:val="48"/>
          <w:szCs w:val="48"/>
        </w:rPr>
      </w:pPr>
      <w:r>
        <w:rPr>
          <w:rFonts w:hint="eastAsia" w:ascii="方正小标宋简体" w:eastAsia="方正小标宋简体"/>
          <w:sz w:val="48"/>
          <w:szCs w:val="48"/>
        </w:rPr>
        <w:t>专业技术资格支撑材料</w:t>
      </w:r>
    </w:p>
    <w:p w14:paraId="59582490"/>
    <w:p w14:paraId="535C4BAD"/>
    <w:p w14:paraId="06B14F5C"/>
    <w:p w14:paraId="7A4054AD"/>
    <w:p w14:paraId="3F40F5BF"/>
    <w:p w14:paraId="3458C8BD"/>
    <w:p w14:paraId="7FF73921">
      <w:pPr>
        <w:spacing w:line="720" w:lineRule="auto"/>
        <w:ind w:firstLine="1533" w:firstLineChars="347"/>
        <w:rPr>
          <w:rFonts w:ascii="楷体_GB2312" w:eastAsia="楷体_GB2312"/>
          <w:b/>
          <w:bCs/>
          <w:sz w:val="44"/>
          <w:szCs w:val="44"/>
          <w:u w:val="single"/>
        </w:rPr>
      </w:pPr>
      <w:r>
        <w:rPr>
          <w:rFonts w:hint="eastAsia" w:ascii="楷体_GB2312" w:eastAsia="楷体_GB2312"/>
          <w:b/>
          <w:bCs/>
          <w:sz w:val="44"/>
          <w:szCs w:val="44"/>
        </w:rPr>
        <w:t>单</w:t>
      </w:r>
      <w:r>
        <w:rPr>
          <w:rFonts w:ascii="楷体_GB2312" w:eastAsia="楷体_GB2312"/>
          <w:b/>
          <w:bCs/>
          <w:sz w:val="44"/>
          <w:szCs w:val="44"/>
        </w:rPr>
        <w:t xml:space="preserve">    </w:t>
      </w:r>
      <w:r>
        <w:rPr>
          <w:rFonts w:hint="eastAsia" w:ascii="楷体_GB2312" w:eastAsia="楷体_GB2312"/>
          <w:b/>
          <w:bCs/>
          <w:sz w:val="44"/>
          <w:szCs w:val="44"/>
        </w:rPr>
        <w:t>位</w:t>
      </w:r>
      <w:r>
        <w:rPr>
          <w:rFonts w:ascii="楷体_GB2312" w:eastAsia="楷体_GB2312"/>
          <w:b/>
          <w:bCs/>
          <w:sz w:val="44"/>
          <w:szCs w:val="44"/>
          <w:u w:val="single"/>
        </w:rPr>
        <w:t xml:space="preserve">   </w:t>
      </w:r>
      <w:r>
        <w:rPr>
          <w:rFonts w:hint="eastAsia" w:ascii="楷体_GB2312" w:eastAsia="楷体_GB2312"/>
          <w:b/>
          <w:bCs/>
          <w:color w:val="FF0000"/>
          <w:sz w:val="44"/>
          <w:szCs w:val="44"/>
          <w:u w:val="single"/>
        </w:rPr>
        <w:t>×××学院</w:t>
      </w:r>
      <w:r>
        <w:rPr>
          <w:rFonts w:ascii="楷体_GB2312" w:eastAsia="楷体_GB2312"/>
          <w:b/>
          <w:bCs/>
          <w:sz w:val="44"/>
          <w:szCs w:val="44"/>
          <w:u w:val="single"/>
        </w:rPr>
        <w:t xml:space="preserve">   </w:t>
      </w:r>
    </w:p>
    <w:p w14:paraId="16D5E585">
      <w:pPr>
        <w:spacing w:line="720" w:lineRule="auto"/>
        <w:ind w:firstLine="1533" w:firstLineChars="347"/>
        <w:rPr>
          <w:rFonts w:ascii="楷体_GB2312" w:eastAsia="楷体_GB2312"/>
          <w:b/>
          <w:bCs/>
          <w:sz w:val="44"/>
          <w:szCs w:val="44"/>
          <w:u w:val="single"/>
        </w:rPr>
      </w:pPr>
      <w:r>
        <w:rPr>
          <w:rFonts w:hint="eastAsia" w:ascii="楷体_GB2312" w:eastAsia="楷体_GB2312"/>
          <w:b/>
          <w:bCs/>
          <w:sz w:val="44"/>
          <w:szCs w:val="44"/>
        </w:rPr>
        <w:t>姓</w:t>
      </w:r>
      <w:r>
        <w:rPr>
          <w:rFonts w:ascii="楷体_GB2312" w:eastAsia="楷体_GB2312"/>
          <w:b/>
          <w:bCs/>
          <w:sz w:val="44"/>
          <w:szCs w:val="44"/>
        </w:rPr>
        <w:t xml:space="preserve">    </w:t>
      </w:r>
      <w:r>
        <w:rPr>
          <w:rFonts w:hint="eastAsia" w:ascii="楷体_GB2312" w:eastAsia="楷体_GB2312"/>
          <w:b/>
          <w:bCs/>
          <w:sz w:val="44"/>
          <w:szCs w:val="44"/>
        </w:rPr>
        <w:t>名</w:t>
      </w:r>
      <w:r>
        <w:rPr>
          <w:rFonts w:ascii="楷体_GB2312" w:eastAsia="楷体_GB2312"/>
          <w:b/>
          <w:bCs/>
          <w:sz w:val="44"/>
          <w:szCs w:val="44"/>
          <w:u w:val="single"/>
        </w:rPr>
        <w:t xml:space="preserve">    </w:t>
      </w:r>
      <w:r>
        <w:rPr>
          <w:rFonts w:hint="eastAsia" w:ascii="楷体_GB2312" w:eastAsia="楷体_GB2312"/>
          <w:b/>
          <w:bCs/>
          <w:color w:val="FF0000"/>
          <w:sz w:val="44"/>
          <w:szCs w:val="44"/>
          <w:u w:val="single"/>
        </w:rPr>
        <w:t>××××</w:t>
      </w:r>
      <w:r>
        <w:rPr>
          <w:rFonts w:ascii="楷体_GB2312" w:eastAsia="楷体_GB2312"/>
          <w:b/>
          <w:bCs/>
          <w:sz w:val="44"/>
          <w:szCs w:val="44"/>
          <w:u w:val="single"/>
        </w:rPr>
        <w:t xml:space="preserve">    </w:t>
      </w:r>
    </w:p>
    <w:p w14:paraId="1A865FA5">
      <w:pPr>
        <w:spacing w:line="720" w:lineRule="auto"/>
        <w:ind w:firstLine="1533" w:firstLineChars="347"/>
        <w:rPr>
          <w:rFonts w:ascii="楷体_GB2312" w:eastAsia="楷体_GB2312"/>
          <w:b/>
          <w:bCs/>
          <w:sz w:val="44"/>
          <w:szCs w:val="44"/>
        </w:rPr>
      </w:pPr>
      <w:r>
        <w:rPr>
          <w:rFonts w:hint="eastAsia" w:ascii="楷体_GB2312" w:eastAsia="楷体_GB2312"/>
          <w:b/>
          <w:bCs/>
          <w:sz w:val="44"/>
          <w:szCs w:val="44"/>
        </w:rPr>
        <w:t>申报学科</w:t>
      </w:r>
      <w:r>
        <w:rPr>
          <w:rFonts w:ascii="楷体_GB2312" w:eastAsia="楷体_GB2312"/>
          <w:b/>
          <w:bCs/>
          <w:sz w:val="44"/>
          <w:szCs w:val="44"/>
          <w:u w:val="single"/>
        </w:rPr>
        <w:t xml:space="preserve">   </w:t>
      </w:r>
      <w:r>
        <w:rPr>
          <w:rFonts w:hint="eastAsia" w:ascii="楷体_GB2312" w:eastAsia="楷体_GB2312"/>
          <w:b/>
          <w:bCs/>
          <w:sz w:val="44"/>
          <w:szCs w:val="44"/>
          <w:u w:val="single"/>
        </w:rPr>
        <w:t>思想政治教育</w:t>
      </w:r>
      <w:r>
        <w:rPr>
          <w:rFonts w:ascii="楷体_GB2312" w:eastAsia="楷体_GB2312"/>
          <w:b/>
          <w:bCs/>
          <w:sz w:val="44"/>
          <w:szCs w:val="44"/>
          <w:u w:val="single"/>
        </w:rPr>
        <w:t xml:space="preserve"> </w:t>
      </w:r>
    </w:p>
    <w:p w14:paraId="6A58B515">
      <w:pPr>
        <w:spacing w:line="720" w:lineRule="auto"/>
        <w:ind w:firstLine="1533" w:firstLineChars="347"/>
        <w:rPr>
          <w:rFonts w:ascii="楷体_GB2312" w:eastAsia="楷体_GB2312"/>
          <w:b/>
          <w:bCs/>
          <w:sz w:val="44"/>
          <w:szCs w:val="44"/>
        </w:rPr>
      </w:pPr>
      <w:r>
        <w:rPr>
          <w:rFonts w:hint="eastAsia" w:ascii="楷体_GB2312" w:eastAsia="楷体_GB2312"/>
          <w:b/>
          <w:bCs/>
          <w:sz w:val="44"/>
          <w:szCs w:val="44"/>
        </w:rPr>
        <w:t>晋升类型</w:t>
      </w:r>
      <w:r>
        <w:rPr>
          <w:rFonts w:ascii="楷体_GB2312" w:eastAsia="楷体_GB2312"/>
          <w:b/>
          <w:bCs/>
          <w:sz w:val="44"/>
          <w:szCs w:val="44"/>
          <w:u w:val="single"/>
        </w:rPr>
        <w:t xml:space="preserve">    </w:t>
      </w:r>
      <w:r>
        <w:rPr>
          <w:rFonts w:hint="eastAsia" w:ascii="楷体_GB2312" w:eastAsia="楷体_GB2312"/>
          <w:b/>
          <w:bCs/>
          <w:sz w:val="44"/>
          <w:szCs w:val="44"/>
          <w:u w:val="single"/>
        </w:rPr>
        <w:t>正</w:t>
      </w:r>
      <w:r>
        <w:rPr>
          <w:rFonts w:ascii="楷体_GB2312" w:eastAsia="楷体_GB2312"/>
          <w:b/>
          <w:bCs/>
          <w:sz w:val="44"/>
          <w:szCs w:val="44"/>
          <w:u w:val="single"/>
        </w:rPr>
        <w:t xml:space="preserve">  </w:t>
      </w:r>
      <w:r>
        <w:rPr>
          <w:rFonts w:hint="eastAsia" w:ascii="楷体_GB2312" w:eastAsia="楷体_GB2312"/>
          <w:b/>
          <w:bCs/>
          <w:sz w:val="44"/>
          <w:szCs w:val="44"/>
          <w:u w:val="single"/>
        </w:rPr>
        <w:t>常</w:t>
      </w:r>
      <w:r>
        <w:rPr>
          <w:rFonts w:ascii="楷体_GB2312" w:eastAsia="楷体_GB2312"/>
          <w:b/>
          <w:bCs/>
          <w:sz w:val="44"/>
          <w:szCs w:val="44"/>
          <w:u w:val="single"/>
        </w:rPr>
        <w:t xml:space="preserve">    </w:t>
      </w:r>
    </w:p>
    <w:p w14:paraId="2FC624F8">
      <w:pPr>
        <w:rPr>
          <w:rFonts w:ascii="仿宋_GB2312" w:eastAsia="仿宋_GB2312"/>
          <w:sz w:val="32"/>
          <w:szCs w:val="32"/>
        </w:rPr>
      </w:pPr>
    </w:p>
    <w:p w14:paraId="422C5343">
      <w:pPr>
        <w:rPr>
          <w:rFonts w:ascii="仿宋_GB2312" w:eastAsia="仿宋_GB2312"/>
          <w:sz w:val="32"/>
          <w:szCs w:val="32"/>
        </w:rPr>
      </w:pPr>
    </w:p>
    <w:p w14:paraId="03E184AE">
      <w:pPr>
        <w:rPr>
          <w:rFonts w:ascii="仿宋_GB2312" w:eastAsia="仿宋_GB2312"/>
          <w:sz w:val="32"/>
          <w:szCs w:val="32"/>
        </w:rPr>
      </w:pPr>
    </w:p>
    <w:p w14:paraId="022DCF59">
      <w:pPr>
        <w:jc w:val="center"/>
        <w:rPr>
          <w:rFonts w:ascii="宋体"/>
          <w:b/>
          <w:bCs/>
          <w:w w:val="90"/>
          <w:sz w:val="32"/>
          <w:szCs w:val="32"/>
        </w:rPr>
      </w:pPr>
      <w:r>
        <w:rPr>
          <w:rFonts w:hint="eastAsia" w:ascii="宋体" w:hAnsi="宋体"/>
          <w:b/>
          <w:bCs/>
          <w:w w:val="90"/>
          <w:sz w:val="32"/>
          <w:szCs w:val="32"/>
        </w:rPr>
        <w:t>蚌埠学院人事处制</w:t>
      </w:r>
    </w:p>
    <w:p w14:paraId="170598EF">
      <w:pPr>
        <w:jc w:val="center"/>
        <w:rPr>
          <w:rFonts w:ascii="宋体"/>
          <w:b/>
          <w:bCs/>
          <w:w w:val="90"/>
          <w:sz w:val="32"/>
          <w:szCs w:val="32"/>
        </w:rPr>
      </w:pPr>
      <w:r>
        <w:rPr>
          <w:rFonts w:ascii="宋体" w:hAnsi="宋体"/>
          <w:b/>
          <w:bCs/>
          <w:w w:val="90"/>
          <w:sz w:val="32"/>
          <w:szCs w:val="32"/>
        </w:rPr>
        <w:t>202</w:t>
      </w:r>
      <w:r>
        <w:rPr>
          <w:rFonts w:hint="eastAsia" w:ascii="宋体" w:hAnsi="宋体"/>
          <w:b/>
          <w:bCs/>
          <w:w w:val="90"/>
          <w:sz w:val="32"/>
          <w:szCs w:val="32"/>
          <w:lang w:val="en-US" w:eastAsia="zh-CN"/>
        </w:rPr>
        <w:t>5</w:t>
      </w:r>
      <w:r>
        <w:rPr>
          <w:rFonts w:hint="eastAsia" w:ascii="宋体" w:hAnsi="宋体"/>
          <w:b/>
          <w:bCs/>
          <w:w w:val="90"/>
          <w:sz w:val="32"/>
          <w:szCs w:val="32"/>
        </w:rPr>
        <w:t>年</w:t>
      </w:r>
      <w:r>
        <w:rPr>
          <w:rFonts w:ascii="宋体" w:hAnsi="宋体"/>
          <w:b/>
          <w:bCs/>
          <w:w w:val="90"/>
          <w:sz w:val="32"/>
          <w:szCs w:val="32"/>
        </w:rPr>
        <w:t>11</w:t>
      </w:r>
      <w:r>
        <w:rPr>
          <w:rFonts w:hint="eastAsia" w:ascii="宋体" w:hAnsi="宋体"/>
          <w:b/>
          <w:bCs/>
          <w:w w:val="90"/>
          <w:sz w:val="32"/>
          <w:szCs w:val="32"/>
        </w:rPr>
        <w:t>月</w:t>
      </w:r>
    </w:p>
    <w:p w14:paraId="5D495EB5">
      <w:pPr>
        <w:rPr>
          <w:rFonts w:ascii="仿宋_GB2312" w:eastAsia="仿宋_GB2312"/>
          <w:sz w:val="32"/>
          <w:szCs w:val="32"/>
        </w:rPr>
      </w:pPr>
    </w:p>
    <w:p w14:paraId="688D7020">
      <w:pPr>
        <w:rPr>
          <w:rFonts w:eastAsia="黑体"/>
          <w:bCs/>
          <w:sz w:val="24"/>
        </w:rPr>
      </w:pPr>
    </w:p>
    <w:p w14:paraId="0391C32C">
      <w:pPr>
        <w:jc w:val="center"/>
      </w:pPr>
      <w:r>
        <w:rPr>
          <w:rFonts w:hint="eastAsia" w:eastAsia="黑体"/>
          <w:bCs/>
          <w:sz w:val="30"/>
          <w:szCs w:val="30"/>
        </w:rPr>
        <w:t>目</w:t>
      </w:r>
      <w:r>
        <w:rPr>
          <w:rFonts w:eastAsia="黑体"/>
          <w:bCs/>
          <w:sz w:val="30"/>
          <w:szCs w:val="30"/>
        </w:rPr>
        <w:t xml:space="preserve">    </w:t>
      </w:r>
      <w:r>
        <w:rPr>
          <w:rFonts w:hint="eastAsia" w:eastAsia="黑体"/>
          <w:bCs/>
          <w:sz w:val="30"/>
          <w:szCs w:val="30"/>
        </w:rPr>
        <w:t>录</w:t>
      </w:r>
    </w:p>
    <w:p w14:paraId="22F32FDA">
      <w:pPr>
        <w:spacing w:line="440" w:lineRule="exact"/>
        <w:jc w:val="center"/>
        <w:rPr>
          <w:sz w:val="24"/>
        </w:rPr>
      </w:pPr>
    </w:p>
    <w:p w14:paraId="7F2B6F9F">
      <w:pPr>
        <w:pStyle w:val="2"/>
      </w:pPr>
      <w:r>
        <w:rPr>
          <w:b/>
        </w:rPr>
        <w:t xml:space="preserve">1 </w:t>
      </w:r>
      <w:r>
        <w:rPr>
          <w:rFonts w:hint="eastAsia"/>
          <w:b/>
        </w:rPr>
        <w:t>申报人诚信承诺书</w:t>
      </w:r>
      <w:r>
        <w:tab/>
      </w:r>
      <w:r>
        <w:t>1</w:t>
      </w:r>
    </w:p>
    <w:p w14:paraId="4B805F91">
      <w:pPr>
        <w:pStyle w:val="2"/>
        <w:rPr>
          <w:b/>
        </w:rPr>
      </w:pPr>
      <w:r>
        <w:rPr>
          <w:b/>
        </w:rPr>
        <w:t xml:space="preserve">2 </w:t>
      </w:r>
      <w:r>
        <w:rPr>
          <w:rFonts w:hint="eastAsia"/>
          <w:b/>
        </w:rPr>
        <w:t>申报人个人资质证明材料</w:t>
      </w:r>
    </w:p>
    <w:p w14:paraId="274E0C0A">
      <w:pPr>
        <w:pStyle w:val="2"/>
        <w:ind w:firstLine="120"/>
      </w:pPr>
      <w:r>
        <w:t>2.1</w:t>
      </w:r>
      <w:r>
        <w:rPr>
          <w:rFonts w:hint="eastAsia"/>
        </w:rPr>
        <w:t>身份证</w:t>
      </w:r>
      <w:r>
        <w:rPr>
          <w:rFonts w:hint="eastAsia"/>
          <w:color w:val="0000FF"/>
        </w:rPr>
        <w:t>（正反面放在同一张</w:t>
      </w:r>
      <w:r>
        <w:rPr>
          <w:color w:val="0000FF"/>
        </w:rPr>
        <w:t>A4</w:t>
      </w:r>
      <w:r>
        <w:rPr>
          <w:rFonts w:hint="eastAsia"/>
          <w:color w:val="0000FF"/>
        </w:rPr>
        <w:t>纸上复印）</w:t>
      </w:r>
      <w:r>
        <w:tab/>
      </w:r>
      <w:r>
        <w:t>2</w:t>
      </w:r>
    </w:p>
    <w:p w14:paraId="0F4576DB">
      <w:pPr>
        <w:pStyle w:val="2"/>
        <w:ind w:firstLine="120" w:firstLineChars="50"/>
      </w:pPr>
      <w:r>
        <w:t>2.2</w:t>
      </w:r>
      <w:r>
        <w:rPr>
          <w:rFonts w:hint="eastAsia" w:hAnsi="宋体"/>
          <w:color w:val="FF0000"/>
        </w:rPr>
        <w:t>××</w:t>
      </w:r>
      <w:r>
        <w:rPr>
          <w:rFonts w:hint="eastAsia"/>
        </w:rPr>
        <w:t>学历证书</w:t>
      </w:r>
      <w:r>
        <w:tab/>
      </w:r>
      <w:r>
        <w:t>3</w:t>
      </w:r>
    </w:p>
    <w:p w14:paraId="546100DF">
      <w:pPr>
        <w:pStyle w:val="2"/>
        <w:ind w:firstLine="120"/>
      </w:pPr>
      <w:r>
        <w:t>2.3</w:t>
      </w:r>
      <w:r>
        <w:rPr>
          <w:rFonts w:hint="eastAsia" w:hAnsi="宋体"/>
          <w:color w:val="FF0000"/>
        </w:rPr>
        <w:t>××</w:t>
      </w:r>
      <w:r>
        <w:rPr>
          <w:rFonts w:hint="eastAsia"/>
        </w:rPr>
        <w:t>学位证书</w:t>
      </w:r>
      <w:r>
        <w:tab/>
      </w:r>
      <w:r>
        <w:t>4</w:t>
      </w:r>
    </w:p>
    <w:p w14:paraId="2C78B501">
      <w:pPr>
        <w:pStyle w:val="2"/>
        <w:ind w:firstLine="120"/>
      </w:pPr>
      <w:r>
        <w:t>2.4</w:t>
      </w:r>
      <w:r>
        <w:rPr>
          <w:rFonts w:hint="eastAsia"/>
        </w:rPr>
        <w:t>高校教师资格证书</w:t>
      </w:r>
      <w:r>
        <w:tab/>
      </w:r>
      <w:r>
        <w:t>5</w:t>
      </w:r>
    </w:p>
    <w:p w14:paraId="1084D8A3">
      <w:pPr>
        <w:pStyle w:val="2"/>
        <w:ind w:firstLine="120" w:firstLineChars="50"/>
      </w:pPr>
      <w:r>
        <w:t>2.5</w:t>
      </w:r>
      <w:r>
        <w:rPr>
          <w:rFonts w:hint="eastAsia"/>
        </w:rPr>
        <w:t>助教专业技术职务任职资格文</w:t>
      </w:r>
      <w:r>
        <w:tab/>
      </w:r>
      <w:r>
        <w:t>6</w:t>
      </w:r>
    </w:p>
    <w:p w14:paraId="7777DD22">
      <w:pPr>
        <w:pStyle w:val="2"/>
        <w:ind w:firstLine="120"/>
      </w:pPr>
      <w:r>
        <w:t>2.6</w:t>
      </w:r>
      <w:r>
        <w:rPr>
          <w:rFonts w:hint="eastAsia"/>
        </w:rPr>
        <w:t>助教专业技术职务聘任文</w:t>
      </w:r>
      <w:r>
        <w:tab/>
      </w:r>
      <w:r>
        <w:t>7</w:t>
      </w:r>
    </w:p>
    <w:p w14:paraId="0A132C57">
      <w:pPr>
        <w:pStyle w:val="2"/>
      </w:pPr>
      <w:r>
        <w:rPr>
          <w:b/>
        </w:rPr>
        <w:t xml:space="preserve">3 </w:t>
      </w:r>
      <w:r>
        <w:rPr>
          <w:rFonts w:hint="eastAsia"/>
          <w:b/>
          <w:bCs/>
        </w:rPr>
        <w:t>专业技术人员继续教育登记表</w:t>
      </w:r>
      <w:r>
        <w:rPr>
          <w:rFonts w:hint="eastAsia" w:ascii="宋体" w:hAnsi="宋体"/>
          <w:bCs/>
          <w:color w:val="0000FF"/>
        </w:rPr>
        <w:t>（硕士学位申报讲师人员提供任现职以来至少近</w:t>
      </w:r>
      <w:r>
        <w:rPr>
          <w:rFonts w:ascii="宋体" w:hAnsi="宋体"/>
          <w:bCs/>
          <w:color w:val="0000FF"/>
        </w:rPr>
        <w:t>2</w:t>
      </w:r>
      <w:r>
        <w:rPr>
          <w:rFonts w:hint="eastAsia" w:ascii="宋体" w:hAnsi="宋体"/>
          <w:bCs/>
          <w:color w:val="0000FF"/>
        </w:rPr>
        <w:t>年的，一年一张表格）</w:t>
      </w:r>
      <w:r>
        <w:tab/>
      </w:r>
      <w:r>
        <w:t>?</w:t>
      </w:r>
    </w:p>
    <w:p w14:paraId="4013B972">
      <w:pPr>
        <w:pStyle w:val="2"/>
      </w:pPr>
      <w:r>
        <w:rPr>
          <w:b/>
          <w:bCs/>
        </w:rPr>
        <w:t xml:space="preserve">4 </w:t>
      </w:r>
      <w:r>
        <w:rPr>
          <w:rFonts w:hint="eastAsia"/>
          <w:b/>
        </w:rPr>
        <w:t>教学工作量审核登记表</w:t>
      </w:r>
      <w:r>
        <w:rPr>
          <w:rFonts w:hint="eastAsia" w:ascii="宋体" w:hAnsi="宋体"/>
          <w:bCs/>
          <w:color w:val="0000FF"/>
        </w:rPr>
        <w:t>（到教务处进行审核认定，硕士学位申报讲师人员提供任现职以来至少近</w:t>
      </w:r>
      <w:r>
        <w:rPr>
          <w:rFonts w:ascii="宋体" w:hAnsi="宋体"/>
          <w:bCs/>
          <w:color w:val="0000FF"/>
        </w:rPr>
        <w:t>2</w:t>
      </w:r>
      <w:r>
        <w:rPr>
          <w:rFonts w:hint="eastAsia" w:ascii="宋体" w:hAnsi="宋体"/>
          <w:bCs/>
          <w:color w:val="0000FF"/>
        </w:rPr>
        <w:t>学年的（不含</w:t>
      </w:r>
      <w:r>
        <w:rPr>
          <w:rFonts w:ascii="宋体" w:hAnsi="宋体"/>
          <w:bCs/>
          <w:color w:val="0000FF"/>
        </w:rPr>
        <w:t>202</w:t>
      </w:r>
      <w:r>
        <w:rPr>
          <w:rFonts w:hint="eastAsia" w:ascii="宋体" w:hAnsi="宋体"/>
          <w:bCs/>
          <w:color w:val="0000FF"/>
          <w:lang w:val="en-US" w:eastAsia="zh-CN"/>
        </w:rPr>
        <w:t>5</w:t>
      </w:r>
      <w:r>
        <w:rPr>
          <w:rFonts w:ascii="宋体" w:hAnsi="宋体"/>
          <w:bCs/>
          <w:color w:val="0000FF"/>
        </w:rPr>
        <w:t>-202</w:t>
      </w:r>
      <w:r>
        <w:rPr>
          <w:rFonts w:hint="eastAsia" w:ascii="宋体" w:hAnsi="宋体"/>
          <w:bCs/>
          <w:color w:val="0000FF"/>
          <w:lang w:val="en-US" w:eastAsia="zh-CN"/>
        </w:rPr>
        <w:t>6</w:t>
      </w:r>
      <w:r>
        <w:rPr>
          <w:rFonts w:hint="eastAsia" w:ascii="宋体" w:hAnsi="宋体"/>
          <w:bCs/>
          <w:color w:val="0000FF"/>
        </w:rPr>
        <w:t>学年））</w:t>
      </w:r>
      <w:r>
        <w:tab/>
      </w:r>
      <w:r>
        <w:t>?</w:t>
      </w:r>
    </w:p>
    <w:p w14:paraId="3F5FD89A">
      <w:pPr>
        <w:pStyle w:val="2"/>
      </w:pPr>
      <w:r>
        <w:rPr>
          <w:b/>
          <w:bCs/>
        </w:rPr>
        <w:t xml:space="preserve">5 </w:t>
      </w:r>
      <w:r>
        <w:rPr>
          <w:rFonts w:hint="eastAsia"/>
          <w:b/>
          <w:bCs/>
        </w:rPr>
        <w:t>任现职以来业绩成果登记表</w:t>
      </w:r>
      <w:r>
        <w:rPr>
          <w:rFonts w:hint="eastAsia" w:ascii="宋体" w:hAnsi="宋体"/>
          <w:bCs/>
          <w:color w:val="0000FF"/>
        </w:rPr>
        <w:t>（精准填写，方便工作人员资格审核时查看）</w:t>
      </w:r>
      <w:r>
        <w:tab/>
      </w:r>
      <w:r>
        <w:t>?</w:t>
      </w:r>
    </w:p>
    <w:p w14:paraId="324256D7">
      <w:pPr>
        <w:pStyle w:val="2"/>
      </w:pPr>
      <w:r>
        <w:rPr>
          <w:b/>
          <w:bCs/>
        </w:rPr>
        <w:t xml:space="preserve">6 </w:t>
      </w:r>
      <w:r>
        <w:rPr>
          <w:rFonts w:hint="eastAsia"/>
          <w:b/>
          <w:bCs/>
        </w:rPr>
        <w:t>教师职业道德考核鉴定表</w:t>
      </w:r>
      <w:r>
        <w:rPr>
          <w:rFonts w:hint="eastAsia" w:ascii="宋体" w:hAnsi="宋体"/>
          <w:bCs/>
          <w:color w:val="0000FF"/>
        </w:rPr>
        <w:t>（由教学单位负责组织考核）</w:t>
      </w:r>
      <w:r>
        <w:tab/>
      </w:r>
      <w:r>
        <w:t>?</w:t>
      </w:r>
    </w:p>
    <w:p w14:paraId="1BCAB14E">
      <w:pPr>
        <w:pStyle w:val="2"/>
        <w:rPr>
          <w:b/>
          <w:color w:val="FF0000"/>
        </w:rPr>
      </w:pPr>
      <w:r>
        <w:rPr>
          <w:rFonts w:hint="eastAsia"/>
          <w:color w:val="0000FF"/>
        </w:rPr>
        <w:t>以下目录中二、三级标题以及有关要求和注意事项，</w:t>
      </w:r>
      <w:r>
        <w:rPr>
          <w:rFonts w:hint="eastAsia"/>
          <w:color w:val="FF0000"/>
        </w:rPr>
        <w:t>★</w:t>
      </w:r>
      <w:r>
        <w:rPr>
          <w:rFonts w:hint="eastAsia"/>
          <w:b/>
          <w:color w:val="FF0000"/>
        </w:rPr>
        <w:t>请务必认真阅读</w:t>
      </w:r>
      <w:r>
        <w:rPr>
          <w:rFonts w:hint="eastAsia"/>
          <w:color w:val="0000FF"/>
        </w:rPr>
        <w:t>《申报高校系列高级职称人员申报工作材料》附件</w:t>
      </w:r>
      <w:r>
        <w:rPr>
          <w:color w:val="0000FF"/>
        </w:rPr>
        <w:t>5</w:t>
      </w:r>
      <w:r>
        <w:rPr>
          <w:rFonts w:hint="eastAsia"/>
          <w:color w:val="0000FF"/>
        </w:rPr>
        <w:t>目录中的要求（包括对项目、论文等业绩成果的具体要求）进行设计并准备相关支撑材料。</w:t>
      </w:r>
    </w:p>
    <w:p w14:paraId="3BA5F067">
      <w:pPr>
        <w:pStyle w:val="2"/>
        <w:rPr>
          <w:color w:val="FF0000"/>
        </w:rPr>
      </w:pPr>
      <w:r>
        <w:rPr>
          <w:b/>
          <w:color w:val="FF0000"/>
        </w:rPr>
        <w:t xml:space="preserve">7 </w:t>
      </w:r>
      <w:r>
        <w:rPr>
          <w:rFonts w:hint="eastAsia"/>
          <w:b/>
          <w:color w:val="FF0000"/>
        </w:rPr>
        <w:t>承担科研项目</w:t>
      </w:r>
    </w:p>
    <w:p w14:paraId="49875111">
      <w:pPr>
        <w:pStyle w:val="2"/>
        <w:ind w:firstLine="240"/>
      </w:pPr>
      <w:r>
        <w:tab/>
      </w:r>
      <w:r>
        <w:t>?</w:t>
      </w:r>
    </w:p>
    <w:p w14:paraId="281177AA">
      <w:pPr>
        <w:pStyle w:val="2"/>
        <w:rPr>
          <w:color w:val="FF0000"/>
        </w:rPr>
      </w:pPr>
      <w:r>
        <w:rPr>
          <w:b/>
          <w:color w:val="FF0000"/>
        </w:rPr>
        <w:t xml:space="preserve">8 </w:t>
      </w:r>
      <w:r>
        <w:rPr>
          <w:rFonts w:hint="eastAsia"/>
          <w:b/>
          <w:color w:val="FF0000"/>
        </w:rPr>
        <w:t>承担教研项目</w:t>
      </w:r>
    </w:p>
    <w:p w14:paraId="44391D35">
      <w:pPr>
        <w:pStyle w:val="2"/>
        <w:ind w:firstLine="240"/>
      </w:pPr>
      <w:r>
        <w:tab/>
      </w:r>
      <w:r>
        <w:t>?</w:t>
      </w:r>
    </w:p>
    <w:p w14:paraId="7D8DCC83">
      <w:pPr>
        <w:pStyle w:val="2"/>
        <w:rPr>
          <w:b/>
          <w:color w:val="FF0000"/>
        </w:rPr>
      </w:pPr>
      <w:r>
        <w:rPr>
          <w:b/>
          <w:color w:val="FF0000"/>
        </w:rPr>
        <w:t xml:space="preserve">9 </w:t>
      </w:r>
      <w:r>
        <w:rPr>
          <w:rFonts w:hint="eastAsia"/>
          <w:b/>
          <w:color w:val="FF0000"/>
        </w:rPr>
        <w:t>论文、论著、教材</w:t>
      </w:r>
    </w:p>
    <w:p w14:paraId="0BD9A5FF">
      <w:pPr>
        <w:pStyle w:val="2"/>
        <w:ind w:firstLine="240"/>
      </w:pPr>
      <w:r>
        <w:tab/>
      </w:r>
      <w:r>
        <w:t>?</w:t>
      </w:r>
    </w:p>
    <w:p w14:paraId="20BE52CC">
      <w:pPr>
        <w:pStyle w:val="2"/>
        <w:rPr>
          <w:b/>
          <w:color w:val="FF0000"/>
        </w:rPr>
      </w:pPr>
      <w:r>
        <w:rPr>
          <w:b/>
          <w:color w:val="FF0000"/>
        </w:rPr>
        <w:t xml:space="preserve">10 </w:t>
      </w:r>
      <w:r>
        <w:rPr>
          <w:rFonts w:hint="eastAsia"/>
          <w:b/>
          <w:color w:val="FF0000"/>
        </w:rPr>
        <w:t>其它业绩成果</w:t>
      </w:r>
      <w:r>
        <w:rPr>
          <w:rFonts w:hint="eastAsia" w:ascii="宋体" w:hAnsi="宋体"/>
          <w:bCs/>
          <w:color w:val="0000FF"/>
        </w:rPr>
        <w:t>（《量化考核评分表》中的有关业绩（荣誉、获奖等）须在这里提供支撑材料）</w:t>
      </w:r>
    </w:p>
    <w:p w14:paraId="43D2BFC7">
      <w:pPr>
        <w:pStyle w:val="2"/>
        <w:ind w:firstLine="240"/>
      </w:pPr>
      <w:r>
        <w:tab/>
      </w:r>
      <w:r>
        <w:t>?</w:t>
      </w:r>
    </w:p>
    <w:p w14:paraId="29E34C32">
      <w:pPr>
        <w:pStyle w:val="2"/>
      </w:pPr>
      <w:r>
        <w:rPr>
          <w:b/>
          <w:color w:val="FF0000"/>
        </w:rPr>
        <w:t xml:space="preserve">11 </w:t>
      </w:r>
      <w:r>
        <w:rPr>
          <w:rFonts w:hint="eastAsia"/>
          <w:b/>
          <w:color w:val="FF0000"/>
        </w:rPr>
        <w:t>论文检索报告单</w:t>
      </w:r>
      <w:r>
        <w:rPr>
          <w:rFonts w:hint="eastAsia"/>
          <w:color w:val="0000FF"/>
        </w:rPr>
        <w:t>（三类及以上论文（三类本科学报除外）须提供）</w:t>
      </w:r>
      <w:r>
        <w:tab/>
      </w:r>
      <w:r>
        <w:t>?</w:t>
      </w:r>
    </w:p>
    <w:p w14:paraId="28F8A9EA">
      <w:pPr>
        <w:rPr>
          <w:rFonts w:ascii="黑体" w:hAnsi="黑体" w:eastAsia="黑体"/>
          <w:color w:val="FF0000"/>
          <w:w w:val="90"/>
          <w:sz w:val="28"/>
          <w:szCs w:val="28"/>
        </w:rPr>
      </w:pPr>
      <w:r>
        <w:rPr>
          <w:rFonts w:hint="eastAsia" w:ascii="黑体" w:hAnsi="黑体" w:eastAsia="黑体"/>
          <w:color w:val="FF0000"/>
          <w:sz w:val="28"/>
          <w:szCs w:val="28"/>
        </w:rPr>
        <w:t>★后附：《支撑材料制作说明》（见下页，认真阅后删除</w:t>
      </w:r>
      <w:r>
        <w:rPr>
          <w:rFonts w:hint="eastAsia" w:ascii="黑体" w:hAnsi="黑体" w:eastAsia="黑体"/>
          <w:color w:val="FF0000"/>
          <w:w w:val="90"/>
          <w:sz w:val="28"/>
          <w:szCs w:val="28"/>
        </w:rPr>
        <w:t>）</w:t>
      </w:r>
    </w:p>
    <w:p w14:paraId="575705D8">
      <w:pPr>
        <w:spacing w:beforeLines="50" w:afterLines="50" w:line="440" w:lineRule="exact"/>
        <w:jc w:val="center"/>
        <w:rPr>
          <w:rFonts w:ascii="仿宋_GB2312" w:hAnsi="黑体" w:eastAsia="仿宋_GB2312"/>
          <w:b/>
          <w:bCs/>
          <w:color w:val="0000FF"/>
          <w:sz w:val="24"/>
        </w:rPr>
      </w:pPr>
      <w:r>
        <w:rPr>
          <w:rFonts w:ascii="仿宋_GB2312" w:hAnsi="黑体" w:eastAsia="仿宋_GB2312"/>
          <w:b/>
          <w:bCs/>
          <w:color w:val="0000FF"/>
          <w:sz w:val="24"/>
        </w:rPr>
        <w:br w:type="page"/>
      </w:r>
    </w:p>
    <w:p w14:paraId="4997E607">
      <w:pPr>
        <w:spacing w:beforeLines="50" w:afterLines="50" w:line="440" w:lineRule="exact"/>
        <w:jc w:val="center"/>
        <w:rPr>
          <w:b/>
          <w:bCs/>
          <w:sz w:val="32"/>
          <w:szCs w:val="32"/>
        </w:rPr>
      </w:pPr>
      <w:r>
        <w:rPr>
          <w:rFonts w:hint="eastAsia"/>
          <w:b/>
          <w:bCs/>
          <w:sz w:val="32"/>
          <w:szCs w:val="32"/>
        </w:rPr>
        <w:t>支撑材料制作说明</w:t>
      </w:r>
    </w:p>
    <w:p w14:paraId="321AFCCE">
      <w:pPr>
        <w:spacing w:line="540" w:lineRule="exact"/>
        <w:ind w:firstLine="480" w:firstLineChars="200"/>
        <w:rPr>
          <w:rFonts w:ascii="楷体_GB2312" w:hAnsi="黑体" w:eastAsia="楷体_GB2312"/>
          <w:color w:val="FF00FF"/>
          <w:sz w:val="24"/>
        </w:rPr>
      </w:pPr>
    </w:p>
    <w:p w14:paraId="10A34300">
      <w:pPr>
        <w:spacing w:line="540" w:lineRule="exact"/>
        <w:ind w:firstLine="560" w:firstLineChars="200"/>
        <w:rPr>
          <w:rFonts w:ascii="宋体"/>
          <w:sz w:val="28"/>
          <w:szCs w:val="28"/>
        </w:rPr>
      </w:pPr>
      <w:r>
        <w:rPr>
          <w:rFonts w:ascii="宋体" w:hAnsi="宋体"/>
          <w:sz w:val="28"/>
          <w:szCs w:val="28"/>
        </w:rPr>
        <w:t>1.</w:t>
      </w:r>
      <w:r>
        <w:rPr>
          <w:rFonts w:hint="eastAsia" w:ascii="宋体" w:hAnsi="宋体"/>
          <w:sz w:val="28"/>
          <w:szCs w:val="28"/>
        </w:rPr>
        <w:t>支撑材料里所有材料除《申报人诚信承诺书》外</w:t>
      </w:r>
      <w:r>
        <w:rPr>
          <w:rFonts w:hint="eastAsia" w:ascii="黑体" w:hAnsi="黑体" w:eastAsia="黑体"/>
          <w:color w:val="FF0000"/>
          <w:sz w:val="28"/>
          <w:szCs w:val="28"/>
        </w:rPr>
        <w:t>均是复印件</w:t>
      </w:r>
      <w:r>
        <w:rPr>
          <w:rFonts w:hint="eastAsia" w:ascii="宋体" w:hAnsi="宋体"/>
          <w:sz w:val="28"/>
          <w:szCs w:val="28"/>
        </w:rPr>
        <w:t>。所有支撑材料的原件由申报人员个人保存或按教学单位规定由专人保存，在职称评审期间随时备查。</w:t>
      </w:r>
    </w:p>
    <w:p w14:paraId="68E79DB5">
      <w:pPr>
        <w:spacing w:line="540" w:lineRule="exact"/>
        <w:ind w:firstLine="560" w:firstLineChars="200"/>
        <w:rPr>
          <w:rFonts w:ascii="宋体"/>
          <w:sz w:val="28"/>
          <w:szCs w:val="28"/>
        </w:rPr>
      </w:pPr>
      <w:r>
        <w:rPr>
          <w:rFonts w:ascii="宋体" w:hAnsi="宋体"/>
          <w:sz w:val="28"/>
          <w:szCs w:val="28"/>
        </w:rPr>
        <w:t>2.</w:t>
      </w:r>
      <w:r>
        <w:rPr>
          <w:rFonts w:hint="eastAsia" w:ascii="宋体" w:hAnsi="宋体"/>
          <w:sz w:val="28"/>
          <w:szCs w:val="28"/>
        </w:rPr>
        <w:t>目录中的</w:t>
      </w:r>
      <w:r>
        <w:rPr>
          <w:rFonts w:hint="eastAsia" w:ascii="黑体" w:hAnsi="黑体" w:eastAsia="黑体"/>
          <w:color w:val="0000FF"/>
          <w:sz w:val="28"/>
          <w:szCs w:val="28"/>
        </w:rPr>
        <w:t>蓝色</w:t>
      </w:r>
      <w:r>
        <w:rPr>
          <w:rFonts w:hint="eastAsia" w:ascii="宋体" w:hAnsi="宋体"/>
          <w:sz w:val="28"/>
          <w:szCs w:val="28"/>
        </w:rPr>
        <w:t>字体均为提示，阅读后请务必</w:t>
      </w:r>
      <w:r>
        <w:rPr>
          <w:rFonts w:hint="eastAsia" w:ascii="黑体" w:hAnsi="黑体" w:eastAsia="黑体"/>
          <w:color w:val="0000FF"/>
          <w:sz w:val="28"/>
          <w:szCs w:val="28"/>
        </w:rPr>
        <w:t>删除</w:t>
      </w:r>
      <w:r>
        <w:rPr>
          <w:rFonts w:hint="eastAsia" w:ascii="宋体" w:hAnsi="宋体"/>
          <w:sz w:val="28"/>
          <w:szCs w:val="28"/>
        </w:rPr>
        <w:t>；目录中的</w:t>
      </w:r>
      <w:r>
        <w:rPr>
          <w:rFonts w:hint="eastAsia" w:ascii="黑体" w:hAnsi="黑体" w:eastAsia="黑体"/>
          <w:color w:val="FF0000"/>
          <w:sz w:val="28"/>
          <w:szCs w:val="28"/>
        </w:rPr>
        <w:t>红色</w:t>
      </w:r>
      <w:r>
        <w:rPr>
          <w:rFonts w:hint="eastAsia" w:ascii="宋体" w:hAnsi="宋体"/>
          <w:sz w:val="28"/>
          <w:szCs w:val="28"/>
        </w:rPr>
        <w:t>字体均为修改项、备用项，个人根据实际情况进行修改、不需要提供的请</w:t>
      </w:r>
      <w:r>
        <w:rPr>
          <w:rFonts w:hint="eastAsia" w:ascii="黑体" w:hAnsi="黑体" w:eastAsia="黑体"/>
          <w:color w:val="FF0000"/>
          <w:sz w:val="28"/>
          <w:szCs w:val="28"/>
        </w:rPr>
        <w:t>删除</w:t>
      </w:r>
      <w:r>
        <w:rPr>
          <w:rFonts w:hint="eastAsia" w:ascii="宋体" w:hAnsi="宋体"/>
          <w:sz w:val="28"/>
          <w:szCs w:val="28"/>
        </w:rPr>
        <w:t>；目录定稿后，所有字体颜色改为黑色后双面打印。</w:t>
      </w:r>
    </w:p>
    <w:p w14:paraId="29764F00">
      <w:pPr>
        <w:spacing w:line="540" w:lineRule="exact"/>
        <w:ind w:firstLine="560" w:firstLineChars="200"/>
        <w:rPr>
          <w:rFonts w:ascii="宋体"/>
          <w:sz w:val="28"/>
          <w:szCs w:val="28"/>
        </w:rPr>
      </w:pPr>
      <w:r>
        <w:rPr>
          <w:rFonts w:ascii="宋体" w:hAnsi="宋体"/>
          <w:sz w:val="28"/>
          <w:szCs w:val="28"/>
        </w:rPr>
        <w:t>3.</w:t>
      </w:r>
      <w:r>
        <w:rPr>
          <w:rFonts w:hint="eastAsia" w:ascii="宋体" w:hAnsi="宋体"/>
          <w:sz w:val="28"/>
          <w:szCs w:val="28"/>
        </w:rPr>
        <w:t>需要增加目录时，用鼠标选中某一行进行复制粘贴，然后改动一下编号或对齐方式即可，目录中的“省略号”可以根据输入文字的长短自动增加或减少。</w:t>
      </w:r>
    </w:p>
    <w:p w14:paraId="32BB6956">
      <w:pPr>
        <w:spacing w:line="540" w:lineRule="exact"/>
        <w:ind w:firstLine="560" w:firstLineChars="200"/>
        <w:rPr>
          <w:rFonts w:ascii="宋体"/>
          <w:sz w:val="28"/>
          <w:szCs w:val="28"/>
        </w:rPr>
      </w:pPr>
      <w:r>
        <w:rPr>
          <w:rFonts w:ascii="宋体" w:hAnsi="宋体"/>
          <w:sz w:val="28"/>
          <w:szCs w:val="28"/>
        </w:rPr>
        <w:t>4.</w:t>
      </w:r>
      <w:r>
        <w:rPr>
          <w:rFonts w:hint="eastAsia" w:ascii="宋体" w:hAnsi="宋体"/>
          <w:sz w:val="28"/>
          <w:szCs w:val="28"/>
        </w:rPr>
        <w:t>目录中的一级标题序号前</w:t>
      </w:r>
      <w:r>
        <w:rPr>
          <w:rFonts w:ascii="黑体" w:hAnsi="黑体" w:eastAsia="黑体"/>
          <w:color w:val="FF0000"/>
          <w:sz w:val="28"/>
          <w:szCs w:val="28"/>
        </w:rPr>
        <w:t>1-6</w:t>
      </w:r>
      <w:r>
        <w:rPr>
          <w:rFonts w:hint="eastAsia" w:ascii="宋体" w:hAnsi="宋体"/>
          <w:sz w:val="28"/>
          <w:szCs w:val="28"/>
        </w:rPr>
        <w:t>项为固定序号，不得随意改动；从第“</w:t>
      </w:r>
      <w:r>
        <w:rPr>
          <w:rFonts w:ascii="宋体" w:hAnsi="宋体"/>
          <w:sz w:val="28"/>
          <w:szCs w:val="28"/>
        </w:rPr>
        <w:t>7</w:t>
      </w:r>
      <w:r>
        <w:rPr>
          <w:rFonts w:hint="eastAsia" w:ascii="宋体" w:hAnsi="宋体"/>
          <w:sz w:val="28"/>
          <w:szCs w:val="28"/>
        </w:rPr>
        <w:t>”项开始为可改变序号，如有删减或增加均可，可结合本目录设计格式自行设计标题和序号。</w:t>
      </w:r>
    </w:p>
    <w:p w14:paraId="2695C083">
      <w:pPr>
        <w:spacing w:line="540" w:lineRule="exact"/>
        <w:ind w:firstLine="560" w:firstLineChars="200"/>
        <w:rPr>
          <w:rFonts w:ascii="宋体"/>
          <w:sz w:val="28"/>
          <w:szCs w:val="28"/>
        </w:rPr>
      </w:pPr>
      <w:r>
        <w:rPr>
          <w:rFonts w:ascii="宋体" w:hAnsi="宋体"/>
          <w:sz w:val="28"/>
          <w:szCs w:val="28"/>
        </w:rPr>
        <w:t>5.</w:t>
      </w:r>
      <w:r>
        <w:rPr>
          <w:rFonts w:hint="eastAsia" w:ascii="宋体" w:hAnsi="宋体"/>
          <w:sz w:val="28"/>
          <w:szCs w:val="28"/>
        </w:rPr>
        <w:t>针对某一行目录字体加粗或变细或其它操作时，如发现全部目录字体变粗或变细或其它，点击办公软件菜单栏返回键“</w:t>
      </w:r>
      <w:r>
        <w:rPr>
          <w:rFonts w:ascii="宋体"/>
          <w:sz w:val="28"/>
          <w:szCs w:val="28"/>
        </w:rPr>
        <w:pict>
          <v:shape id="_x0000_i1025" o:spt="75" type="#_x0000_t75" style="height:14.25pt;width:18.75pt;" filled="f" o:preferrelative="t" stroked="f" coordsize="21600,21600">
            <v:path/>
            <v:fill on="f" focussize="0,0"/>
            <v:stroke on="f" joinstyle="miter"/>
            <v:imagedata r:id="rId11" r:href="rId12" o:title=""/>
            <o:lock v:ext="edit" aspectratio="t"/>
            <w10:wrap type="none"/>
            <w10:anchorlock/>
          </v:shape>
        </w:pict>
      </w:r>
      <w:r>
        <w:rPr>
          <w:rFonts w:hint="eastAsia" w:ascii="宋体" w:hAnsi="宋体"/>
          <w:sz w:val="28"/>
          <w:szCs w:val="28"/>
        </w:rPr>
        <w:t>”即可恢复为原来的结果。</w:t>
      </w:r>
    </w:p>
    <w:p w14:paraId="6F392B26">
      <w:pPr>
        <w:spacing w:line="540" w:lineRule="exact"/>
        <w:ind w:firstLine="560" w:firstLineChars="200"/>
        <w:rPr>
          <w:rFonts w:ascii="宋体"/>
          <w:sz w:val="28"/>
          <w:szCs w:val="28"/>
        </w:rPr>
      </w:pPr>
      <w:r>
        <w:rPr>
          <w:rFonts w:ascii="宋体" w:hAnsi="宋体"/>
          <w:sz w:val="28"/>
          <w:szCs w:val="28"/>
        </w:rPr>
        <w:t>6.</w:t>
      </w:r>
      <w:r>
        <w:rPr>
          <w:rFonts w:hint="eastAsia" w:ascii="宋体" w:hAnsi="宋体"/>
          <w:sz w:val="28"/>
          <w:szCs w:val="28"/>
        </w:rPr>
        <w:t>封面单页打印，目录双面打印，各类支撑材料双面复印，支撑材料页码请用黑色水笔或铅笔在右（左）下角标注。</w:t>
      </w:r>
    </w:p>
    <w:p w14:paraId="1ED7BD41">
      <w:pPr>
        <w:spacing w:line="540" w:lineRule="exact"/>
        <w:ind w:firstLine="560" w:firstLineChars="200"/>
        <w:rPr>
          <w:rFonts w:ascii="宋体" w:hAnsi="宋体"/>
          <w:sz w:val="28"/>
          <w:szCs w:val="28"/>
        </w:rPr>
      </w:pPr>
      <w:r>
        <w:rPr>
          <w:rFonts w:ascii="宋体" w:hAnsi="宋体"/>
          <w:sz w:val="28"/>
          <w:szCs w:val="28"/>
        </w:rPr>
        <w:t>7.</w:t>
      </w:r>
      <w:r>
        <w:rPr>
          <w:rFonts w:hint="eastAsia" w:ascii="宋体" w:hAnsi="宋体"/>
          <w:sz w:val="28"/>
          <w:szCs w:val="28"/>
        </w:rPr>
        <w:t>支撑材料除去封面和目录，总页数必须控制在</w:t>
      </w:r>
      <w:r>
        <w:rPr>
          <w:rFonts w:ascii="宋体" w:hAnsi="宋体"/>
          <w:sz w:val="28"/>
          <w:szCs w:val="28"/>
        </w:rPr>
        <w:t>50</w:t>
      </w:r>
      <w:r>
        <w:rPr>
          <w:rFonts w:hint="eastAsia" w:ascii="宋体" w:hAnsi="宋体"/>
          <w:sz w:val="28"/>
          <w:szCs w:val="28"/>
        </w:rPr>
        <w:t>张</w:t>
      </w:r>
      <w:r>
        <w:rPr>
          <w:rFonts w:ascii="宋体" w:hAnsi="宋体"/>
          <w:sz w:val="28"/>
          <w:szCs w:val="28"/>
        </w:rPr>
        <w:t>A4</w:t>
      </w:r>
      <w:r>
        <w:rPr>
          <w:rFonts w:hint="eastAsia" w:ascii="宋体" w:hAnsi="宋体"/>
          <w:sz w:val="28"/>
          <w:szCs w:val="28"/>
        </w:rPr>
        <w:t>纸（总页数</w:t>
      </w:r>
      <w:r>
        <w:rPr>
          <w:rFonts w:ascii="宋体" w:hAnsi="宋体"/>
          <w:sz w:val="28"/>
          <w:szCs w:val="28"/>
        </w:rPr>
        <w:t>100</w:t>
      </w:r>
      <w:r>
        <w:rPr>
          <w:rFonts w:hint="eastAsia" w:ascii="宋体" w:hAnsi="宋体"/>
          <w:sz w:val="28"/>
          <w:szCs w:val="28"/>
        </w:rPr>
        <w:t>页（正反面算</w:t>
      </w:r>
      <w:r>
        <w:rPr>
          <w:rFonts w:ascii="宋体" w:hAnsi="宋体"/>
          <w:sz w:val="28"/>
          <w:szCs w:val="28"/>
        </w:rPr>
        <w:t>2</w:t>
      </w:r>
      <w:r>
        <w:rPr>
          <w:rFonts w:hint="eastAsia" w:ascii="宋体" w:hAnsi="宋体"/>
          <w:sz w:val="28"/>
          <w:szCs w:val="28"/>
        </w:rPr>
        <w:t>页））以内，</w:t>
      </w:r>
      <w:r>
        <w:rPr>
          <w:rFonts w:hint="eastAsia" w:ascii="黑体" w:hAnsi="黑体" w:eastAsia="黑体"/>
          <w:color w:val="FF0000"/>
          <w:sz w:val="28"/>
          <w:szCs w:val="28"/>
        </w:rPr>
        <w:t>如超页，采取缩印、多栏排版</w:t>
      </w:r>
      <w:r>
        <w:rPr>
          <w:rFonts w:hint="eastAsia" w:ascii="宋体" w:hAnsi="宋体"/>
          <w:sz w:val="28"/>
          <w:szCs w:val="28"/>
        </w:rPr>
        <w:t>。</w:t>
      </w:r>
      <w:r>
        <w:rPr>
          <w:rFonts w:ascii="宋体" w:hAnsi="宋体"/>
          <w:sz w:val="28"/>
          <w:szCs w:val="28"/>
        </w:rPr>
        <w:t xml:space="preserve"> </w:t>
      </w:r>
    </w:p>
    <w:p w14:paraId="15B8965F">
      <w:pPr>
        <w:spacing w:line="540" w:lineRule="exact"/>
        <w:ind w:firstLine="560" w:firstLineChars="200"/>
        <w:rPr>
          <w:rFonts w:ascii="宋体"/>
          <w:sz w:val="28"/>
          <w:szCs w:val="28"/>
        </w:rPr>
      </w:pPr>
      <w:r>
        <w:rPr>
          <w:rFonts w:ascii="宋体" w:hAnsi="宋体"/>
          <w:sz w:val="28"/>
          <w:szCs w:val="28"/>
        </w:rPr>
        <w:t>8.</w:t>
      </w:r>
      <w:r>
        <w:rPr>
          <w:rFonts w:hint="eastAsia" w:ascii="宋体" w:hAnsi="宋体"/>
          <w:sz w:val="28"/>
          <w:szCs w:val="28"/>
        </w:rPr>
        <w:t>支撑材料制作完成后，到专业的打印店胶装成册（一本）。</w:t>
      </w:r>
    </w:p>
    <w:p w14:paraId="416F1629">
      <w:pPr>
        <w:ind w:firstLine="482"/>
        <w:rPr>
          <w:rFonts w:ascii="宋体"/>
          <w:b/>
          <w:color w:val="0000FF"/>
          <w:sz w:val="44"/>
          <w:szCs w:val="44"/>
        </w:rPr>
      </w:pPr>
      <w:r>
        <w:rPr>
          <w:rFonts w:hint="eastAsia" w:ascii="宋体" w:hAnsi="宋体"/>
          <w:b/>
          <w:color w:val="0000FF"/>
          <w:sz w:val="44"/>
          <w:szCs w:val="44"/>
        </w:rPr>
        <w:t>附：胶装卡纸样本（湖蓝色卡纸，见下页）</w:t>
      </w:r>
    </w:p>
    <w:p w14:paraId="5FBCF235">
      <w:pPr>
        <w:spacing w:line="360" w:lineRule="exact"/>
        <w:ind w:firstLine="480"/>
        <w:rPr>
          <w:rFonts w:ascii="仿宋_GB2312" w:hAnsi="黑体" w:eastAsia="仿宋_GB2312"/>
          <w:sz w:val="24"/>
        </w:rPr>
      </w:pPr>
      <w:r>
        <w:rPr>
          <w:rFonts w:ascii="宋体"/>
          <w:b/>
          <w:color w:val="FF0000"/>
          <w:sz w:val="28"/>
          <w:szCs w:val="28"/>
        </w:rPr>
        <w:br w:type="page"/>
      </w:r>
      <w:r>
        <w:pict>
          <v:shape id="_x0000_s1027" o:spid="_x0000_s1027" o:spt="75" type="#_x0000_t75" style="position:absolute;left:0pt;margin-left:-130.55pt;margin-top:-83.25pt;height:850.2pt;width:631.55pt;z-index:-251656192;mso-width-relative:page;mso-height-relative:page;" filled="f" o:preferrelative="t" stroked="f" coordsize="21600,21600">
            <v:path/>
            <v:fill on="f" focussize="0,0"/>
            <v:stroke on="f" joinstyle="miter"/>
            <v:imagedata r:id="rId13" o:title=""/>
            <o:lock v:ext="edit" aspectratio="t"/>
          </v:shape>
        </w:pict>
      </w:r>
    </w:p>
    <w:p w14:paraId="1648B062">
      <w:pPr>
        <w:spacing w:line="360" w:lineRule="exact"/>
        <w:rPr>
          <w:rFonts w:ascii="仿宋_GB2312" w:hAnsi="黑体" w:eastAsia="仿宋_GB2312"/>
          <w:color w:val="0000FF"/>
          <w:sz w:val="24"/>
        </w:rPr>
      </w:pPr>
    </w:p>
    <w:p w14:paraId="5DC1B5AC">
      <w:pPr>
        <w:spacing w:line="440" w:lineRule="exact"/>
        <w:rPr>
          <w:rFonts w:ascii="仿宋_GB2312" w:hAnsi="黑体" w:eastAsia="仿宋_GB2312"/>
          <w:sz w:val="24"/>
        </w:rPr>
      </w:pPr>
    </w:p>
    <w:p w14:paraId="1D6D525B">
      <w:pPr>
        <w:spacing w:line="440" w:lineRule="exact"/>
        <w:rPr>
          <w:rFonts w:ascii="仿宋_GB2312" w:hAnsi="黑体" w:eastAsia="仿宋_GB2312"/>
          <w:sz w:val="24"/>
        </w:rPr>
      </w:pPr>
    </w:p>
    <w:p w14:paraId="119844E5">
      <w:pPr>
        <w:jc w:val="center"/>
        <w:rPr>
          <w:rFonts w:ascii="方正小标宋简体" w:eastAsia="方正小标宋简体"/>
          <w:sz w:val="36"/>
          <w:szCs w:val="36"/>
        </w:rPr>
      </w:pPr>
    </w:p>
    <w:p w14:paraId="6F4509E3">
      <w:pPr>
        <w:jc w:val="center"/>
        <w:rPr>
          <w:rFonts w:ascii="方正小标宋简体" w:eastAsia="方正小标宋简体"/>
          <w:sz w:val="48"/>
          <w:szCs w:val="48"/>
        </w:rPr>
      </w:pPr>
      <w:r>
        <w:pict>
          <v:shape id="_x0000_s1028" o:spid="_x0000_s1028" o:spt="75" type="#_x0000_t75" style="position:absolute;left:0pt;margin-left:26.25pt;margin-top:24.8pt;height:80.15pt;width:331.5pt;z-index:251661312;mso-width-relative:page;mso-height-relative:page;" filled="f" o:preferrelative="t" stroked="f" coordsize="21600,21600">
            <v:path/>
            <v:fill on="f" focussize="0,0"/>
            <v:stroke on="f" joinstyle="miter"/>
            <v:imagedata r:id="rId14" o:title=""/>
            <o:lock v:ext="edit" aspectratio="t"/>
          </v:shape>
        </w:pict>
      </w:r>
    </w:p>
    <w:p w14:paraId="0E474004">
      <w:pPr>
        <w:jc w:val="center"/>
        <w:rPr>
          <w:rFonts w:ascii="方正小标宋简体" w:eastAsia="方正小标宋简体"/>
          <w:sz w:val="48"/>
          <w:szCs w:val="48"/>
        </w:rPr>
      </w:pPr>
    </w:p>
    <w:p w14:paraId="560CD71A">
      <w:pPr>
        <w:jc w:val="center"/>
        <w:rPr>
          <w:rFonts w:ascii="方正小标宋简体" w:eastAsia="方正小标宋简体"/>
          <w:sz w:val="48"/>
          <w:szCs w:val="48"/>
        </w:rPr>
      </w:pPr>
    </w:p>
    <w:p w14:paraId="3011A408">
      <w:pPr>
        <w:spacing w:line="600" w:lineRule="exact"/>
        <w:jc w:val="center"/>
        <w:rPr>
          <w:rFonts w:ascii="方正小标宋简体" w:eastAsia="方正小标宋简体"/>
          <w:sz w:val="48"/>
          <w:szCs w:val="48"/>
        </w:rPr>
      </w:pPr>
      <w:r>
        <w:rPr>
          <w:rFonts w:ascii="方正小标宋简体" w:eastAsia="方正小标宋简体"/>
          <w:sz w:val="48"/>
          <w:szCs w:val="48"/>
        </w:rPr>
        <w:t>202</w:t>
      </w:r>
      <w:r>
        <w:rPr>
          <w:rFonts w:hint="eastAsia" w:ascii="方正小标宋简体" w:eastAsia="方正小标宋简体"/>
          <w:sz w:val="48"/>
          <w:szCs w:val="48"/>
          <w:lang w:val="en-US" w:eastAsia="zh-CN"/>
        </w:rPr>
        <w:t>5</w:t>
      </w:r>
      <w:bookmarkStart w:id="0" w:name="_GoBack"/>
      <w:bookmarkEnd w:id="0"/>
      <w:r>
        <w:rPr>
          <w:rFonts w:hint="eastAsia" w:ascii="方正小标宋简体" w:eastAsia="方正小标宋简体"/>
          <w:sz w:val="48"/>
          <w:szCs w:val="48"/>
        </w:rPr>
        <w:t>年专职辅导员申报思政系列讲师</w:t>
      </w:r>
    </w:p>
    <w:p w14:paraId="56D3D20C">
      <w:pPr>
        <w:spacing w:line="600" w:lineRule="exact"/>
        <w:jc w:val="center"/>
        <w:rPr>
          <w:rFonts w:ascii="方正小标宋简体" w:eastAsia="方正小标宋简体"/>
          <w:sz w:val="48"/>
          <w:szCs w:val="48"/>
        </w:rPr>
      </w:pPr>
      <w:r>
        <w:rPr>
          <w:rFonts w:hint="eastAsia" w:ascii="方正小标宋简体" w:eastAsia="方正小标宋简体"/>
          <w:sz w:val="48"/>
          <w:szCs w:val="48"/>
        </w:rPr>
        <w:t>专业技术资格支撑材料</w:t>
      </w:r>
    </w:p>
    <w:p w14:paraId="62F129E8"/>
    <w:p w14:paraId="6015C025"/>
    <w:p w14:paraId="4BD48FC0"/>
    <w:p w14:paraId="18B1EBF6"/>
    <w:p w14:paraId="05654D8E"/>
    <w:p w14:paraId="020F520B"/>
    <w:p w14:paraId="52B21925"/>
    <w:p w14:paraId="6A3652E3">
      <w:pPr>
        <w:spacing w:line="720" w:lineRule="auto"/>
        <w:ind w:firstLine="1533" w:firstLineChars="347"/>
        <w:rPr>
          <w:rFonts w:ascii="仿宋_GB2312" w:eastAsia="仿宋_GB2312"/>
          <w:b/>
          <w:bCs/>
          <w:sz w:val="44"/>
          <w:szCs w:val="44"/>
          <w:u w:val="single"/>
        </w:rPr>
      </w:pPr>
      <w:r>
        <w:rPr>
          <w:rFonts w:hint="eastAsia" w:ascii="仿宋_GB2312" w:eastAsia="仿宋_GB2312"/>
          <w:b/>
          <w:bCs/>
          <w:sz w:val="44"/>
          <w:szCs w:val="44"/>
        </w:rPr>
        <w:t>单</w:t>
      </w:r>
      <w:r>
        <w:rPr>
          <w:rFonts w:ascii="仿宋_GB2312" w:eastAsia="仿宋_GB2312"/>
          <w:b/>
          <w:bCs/>
          <w:sz w:val="44"/>
          <w:szCs w:val="44"/>
        </w:rPr>
        <w:t xml:space="preserve">    </w:t>
      </w:r>
      <w:r>
        <w:rPr>
          <w:rFonts w:hint="eastAsia" w:ascii="仿宋_GB2312" w:eastAsia="仿宋_GB2312"/>
          <w:b/>
          <w:bCs/>
          <w:sz w:val="44"/>
          <w:szCs w:val="44"/>
        </w:rPr>
        <w:t>位</w:t>
      </w:r>
      <w:r>
        <w:rPr>
          <w:rFonts w:ascii="仿宋_GB2312" w:eastAsia="仿宋_GB2312"/>
          <w:b/>
          <w:bCs/>
          <w:sz w:val="44"/>
          <w:szCs w:val="44"/>
          <w:u w:val="single"/>
        </w:rPr>
        <w:t xml:space="preserve">   </w:t>
      </w:r>
      <w:r>
        <w:rPr>
          <w:rFonts w:hint="eastAsia" w:ascii="仿宋_GB2312" w:eastAsia="仿宋_GB2312"/>
          <w:b/>
          <w:bCs/>
          <w:sz w:val="44"/>
          <w:szCs w:val="44"/>
          <w:u w:val="single"/>
        </w:rPr>
        <w:t>×××学院</w:t>
      </w:r>
      <w:r>
        <w:rPr>
          <w:rFonts w:ascii="仿宋_GB2312" w:eastAsia="仿宋_GB2312"/>
          <w:b/>
          <w:bCs/>
          <w:sz w:val="44"/>
          <w:szCs w:val="44"/>
          <w:u w:val="single"/>
        </w:rPr>
        <w:t xml:space="preserve">   </w:t>
      </w:r>
    </w:p>
    <w:p w14:paraId="0917A2D8">
      <w:pPr>
        <w:spacing w:line="720" w:lineRule="auto"/>
        <w:ind w:firstLine="1533" w:firstLineChars="347"/>
        <w:rPr>
          <w:rFonts w:ascii="仿宋_GB2312" w:eastAsia="仿宋_GB2312"/>
          <w:b/>
          <w:bCs/>
          <w:sz w:val="44"/>
          <w:szCs w:val="44"/>
          <w:u w:val="single"/>
        </w:rPr>
      </w:pPr>
      <w:r>
        <w:rPr>
          <w:rFonts w:hint="eastAsia" w:ascii="仿宋_GB2312" w:eastAsia="仿宋_GB2312"/>
          <w:b/>
          <w:bCs/>
          <w:sz w:val="44"/>
          <w:szCs w:val="44"/>
        </w:rPr>
        <w:t>姓</w:t>
      </w:r>
      <w:r>
        <w:rPr>
          <w:rFonts w:ascii="仿宋_GB2312" w:eastAsia="仿宋_GB2312"/>
          <w:b/>
          <w:bCs/>
          <w:sz w:val="44"/>
          <w:szCs w:val="44"/>
        </w:rPr>
        <w:t xml:space="preserve">    </w:t>
      </w:r>
      <w:r>
        <w:rPr>
          <w:rFonts w:hint="eastAsia" w:ascii="仿宋_GB2312" w:eastAsia="仿宋_GB2312"/>
          <w:b/>
          <w:bCs/>
          <w:sz w:val="44"/>
          <w:szCs w:val="44"/>
        </w:rPr>
        <w:t>名</w:t>
      </w:r>
      <w:r>
        <w:rPr>
          <w:rFonts w:ascii="仿宋_GB2312" w:eastAsia="仿宋_GB2312"/>
          <w:b/>
          <w:bCs/>
          <w:sz w:val="44"/>
          <w:szCs w:val="44"/>
          <w:u w:val="single"/>
        </w:rPr>
        <w:t xml:space="preserve">    </w:t>
      </w:r>
      <w:r>
        <w:rPr>
          <w:rFonts w:hint="eastAsia" w:ascii="仿宋_GB2312" w:eastAsia="仿宋_GB2312"/>
          <w:b/>
          <w:bCs/>
          <w:sz w:val="44"/>
          <w:szCs w:val="44"/>
          <w:u w:val="single"/>
        </w:rPr>
        <w:t>××××</w:t>
      </w:r>
      <w:r>
        <w:rPr>
          <w:rFonts w:ascii="仿宋_GB2312" w:eastAsia="仿宋_GB2312"/>
          <w:b/>
          <w:bCs/>
          <w:sz w:val="44"/>
          <w:szCs w:val="44"/>
          <w:u w:val="single"/>
        </w:rPr>
        <w:t xml:space="preserve">    </w:t>
      </w:r>
    </w:p>
    <w:p w14:paraId="00FF692A">
      <w:pPr>
        <w:spacing w:line="720" w:lineRule="auto"/>
        <w:ind w:firstLine="1533" w:firstLineChars="347"/>
        <w:rPr>
          <w:rFonts w:ascii="仿宋_GB2312" w:eastAsia="仿宋_GB2312"/>
          <w:b/>
          <w:bCs/>
          <w:sz w:val="44"/>
          <w:szCs w:val="44"/>
        </w:rPr>
      </w:pPr>
      <w:r>
        <w:rPr>
          <w:rFonts w:hint="eastAsia" w:ascii="仿宋_GB2312" w:eastAsia="仿宋_GB2312"/>
          <w:b/>
          <w:bCs/>
          <w:sz w:val="44"/>
          <w:szCs w:val="44"/>
        </w:rPr>
        <w:t>申报学科</w:t>
      </w:r>
      <w:r>
        <w:rPr>
          <w:rFonts w:ascii="仿宋_GB2312" w:eastAsia="仿宋_GB2312"/>
          <w:b/>
          <w:bCs/>
          <w:sz w:val="44"/>
          <w:szCs w:val="44"/>
          <w:u w:val="single"/>
        </w:rPr>
        <w:t xml:space="preserve">  </w:t>
      </w:r>
      <w:r>
        <w:rPr>
          <w:rFonts w:hint="eastAsia" w:ascii="仿宋_GB2312" w:eastAsia="仿宋_GB2312"/>
          <w:b/>
          <w:bCs/>
          <w:sz w:val="44"/>
          <w:szCs w:val="44"/>
          <w:u w:val="single"/>
        </w:rPr>
        <w:t>思想政治教育</w:t>
      </w:r>
      <w:r>
        <w:rPr>
          <w:rFonts w:ascii="仿宋_GB2312" w:eastAsia="仿宋_GB2312"/>
          <w:b/>
          <w:bCs/>
          <w:sz w:val="44"/>
          <w:szCs w:val="44"/>
          <w:u w:val="single"/>
        </w:rPr>
        <w:t xml:space="preserve">  </w:t>
      </w:r>
    </w:p>
    <w:p w14:paraId="5FDBEA7C">
      <w:pPr>
        <w:spacing w:line="720" w:lineRule="auto"/>
        <w:ind w:firstLine="1533" w:firstLineChars="347"/>
        <w:rPr>
          <w:rFonts w:ascii="仿宋_GB2312" w:eastAsia="仿宋_GB2312"/>
          <w:sz w:val="32"/>
          <w:szCs w:val="32"/>
        </w:rPr>
      </w:pPr>
      <w:r>
        <w:rPr>
          <w:rFonts w:hint="eastAsia" w:ascii="仿宋_GB2312" w:eastAsia="仿宋_GB2312"/>
          <w:b/>
          <w:bCs/>
          <w:sz w:val="44"/>
          <w:szCs w:val="44"/>
        </w:rPr>
        <w:t>晋升类型</w:t>
      </w:r>
      <w:r>
        <w:rPr>
          <w:rFonts w:ascii="仿宋_GB2312" w:eastAsia="仿宋_GB2312"/>
          <w:b/>
          <w:bCs/>
          <w:sz w:val="44"/>
          <w:szCs w:val="44"/>
          <w:u w:val="single"/>
        </w:rPr>
        <w:t xml:space="preserve">    </w:t>
      </w:r>
      <w:r>
        <w:rPr>
          <w:rFonts w:hint="eastAsia" w:ascii="仿宋_GB2312" w:eastAsia="仿宋_GB2312"/>
          <w:b/>
          <w:bCs/>
          <w:sz w:val="44"/>
          <w:szCs w:val="44"/>
          <w:u w:val="single"/>
        </w:rPr>
        <w:t>正</w:t>
      </w:r>
      <w:r>
        <w:rPr>
          <w:rFonts w:ascii="仿宋_GB2312" w:eastAsia="仿宋_GB2312"/>
          <w:b/>
          <w:bCs/>
          <w:sz w:val="44"/>
          <w:szCs w:val="44"/>
          <w:u w:val="single"/>
        </w:rPr>
        <w:t xml:space="preserve">  </w:t>
      </w:r>
      <w:r>
        <w:rPr>
          <w:rFonts w:hint="eastAsia" w:ascii="仿宋_GB2312" w:eastAsia="仿宋_GB2312"/>
          <w:b/>
          <w:bCs/>
          <w:sz w:val="44"/>
          <w:szCs w:val="44"/>
          <w:u w:val="single"/>
        </w:rPr>
        <w:t>常</w:t>
      </w:r>
      <w:r>
        <w:rPr>
          <w:rFonts w:ascii="仿宋_GB2312" w:eastAsia="仿宋_GB2312"/>
          <w:b/>
          <w:bCs/>
          <w:sz w:val="44"/>
          <w:szCs w:val="44"/>
          <w:u w:val="single"/>
        </w:rPr>
        <w:t xml:space="preserve">    </w:t>
      </w:r>
    </w:p>
    <w:p w14:paraId="3CFFE1D6">
      <w:pPr>
        <w:rPr>
          <w:rFonts w:ascii="仿宋_GB2312" w:eastAsia="仿宋_GB2312"/>
          <w:sz w:val="32"/>
          <w:szCs w:val="32"/>
        </w:rPr>
      </w:pPr>
    </w:p>
    <w:p w14:paraId="576B63F0">
      <w:pPr>
        <w:jc w:val="center"/>
        <w:rPr>
          <w:rFonts w:ascii="宋体"/>
          <w:b/>
          <w:bCs/>
          <w:w w:val="90"/>
          <w:sz w:val="32"/>
          <w:szCs w:val="32"/>
        </w:rPr>
      </w:pPr>
      <w:r>
        <w:rPr>
          <w:rFonts w:hint="eastAsia" w:ascii="宋体" w:hAnsi="宋体"/>
          <w:b/>
          <w:bCs/>
          <w:w w:val="90"/>
          <w:sz w:val="32"/>
          <w:szCs w:val="32"/>
        </w:rPr>
        <w:t>蚌埠学院人事处制</w:t>
      </w:r>
    </w:p>
    <w:p w14:paraId="5D57054D">
      <w:pPr>
        <w:jc w:val="center"/>
        <w:rPr>
          <w:rFonts w:ascii="宋体"/>
          <w:b/>
          <w:bCs/>
          <w:w w:val="90"/>
          <w:sz w:val="32"/>
          <w:szCs w:val="32"/>
        </w:rPr>
      </w:pPr>
      <w:r>
        <w:rPr>
          <w:rFonts w:ascii="宋体" w:hAnsi="宋体"/>
          <w:b/>
          <w:bCs/>
          <w:w w:val="90"/>
          <w:sz w:val="32"/>
          <w:szCs w:val="32"/>
        </w:rPr>
        <w:t>202</w:t>
      </w:r>
      <w:r>
        <w:rPr>
          <w:rFonts w:hint="eastAsia" w:ascii="宋体" w:hAnsi="宋体"/>
          <w:b/>
          <w:bCs/>
          <w:w w:val="90"/>
          <w:sz w:val="32"/>
          <w:szCs w:val="32"/>
          <w:lang w:val="en-US" w:eastAsia="zh-CN"/>
        </w:rPr>
        <w:t>5</w:t>
      </w:r>
      <w:r>
        <w:rPr>
          <w:rFonts w:hint="eastAsia" w:ascii="宋体" w:hAnsi="宋体"/>
          <w:b/>
          <w:bCs/>
          <w:w w:val="90"/>
          <w:sz w:val="32"/>
          <w:szCs w:val="32"/>
        </w:rPr>
        <w:t>年</w:t>
      </w:r>
      <w:r>
        <w:rPr>
          <w:rFonts w:ascii="宋体" w:hAnsi="宋体"/>
          <w:b/>
          <w:bCs/>
          <w:w w:val="90"/>
          <w:sz w:val="32"/>
          <w:szCs w:val="32"/>
        </w:rPr>
        <w:t>11</w:t>
      </w:r>
      <w:r>
        <w:rPr>
          <w:rFonts w:hint="eastAsia" w:ascii="宋体" w:hAnsi="宋体"/>
          <w:b/>
          <w:bCs/>
          <w:w w:val="90"/>
          <w:sz w:val="32"/>
          <w:szCs w:val="32"/>
        </w:rPr>
        <w:t>月</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31" w:bottom="1440" w:left="1985" w:header="851" w:footer="992" w:gutter="0"/>
      <w:pgNumType w:fmt="upperRoman" w:start="1" w:chapStyle="1" w:chapSep="period"/>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E225E">
    <w:pPr>
      <w:pStyle w:val="4"/>
      <w:jc w:val="right"/>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30548">
    <w:pPr>
      <w:pStyle w:val="4"/>
      <w:rPr>
        <w:sz w:val="24"/>
        <w:szCs w:val="24"/>
      </w:rPr>
    </w:pPr>
    <w:r>
      <w:rPr>
        <w:sz w:val="24"/>
        <w:szCs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5CC66">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F3B83">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18A6E">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A9E4D">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60AD1"/>
    <w:rsid w:val="00001817"/>
    <w:rsid w:val="00001DB8"/>
    <w:rsid w:val="00002B4C"/>
    <w:rsid w:val="0000324F"/>
    <w:rsid w:val="00003E55"/>
    <w:rsid w:val="000041E8"/>
    <w:rsid w:val="00005825"/>
    <w:rsid w:val="00005AB3"/>
    <w:rsid w:val="000065EF"/>
    <w:rsid w:val="00006784"/>
    <w:rsid w:val="000103A9"/>
    <w:rsid w:val="00011A63"/>
    <w:rsid w:val="00012815"/>
    <w:rsid w:val="00012FC6"/>
    <w:rsid w:val="00014992"/>
    <w:rsid w:val="000150F9"/>
    <w:rsid w:val="00015CB1"/>
    <w:rsid w:val="000213FB"/>
    <w:rsid w:val="00025304"/>
    <w:rsid w:val="00025C79"/>
    <w:rsid w:val="00027A52"/>
    <w:rsid w:val="00031513"/>
    <w:rsid w:val="000322A4"/>
    <w:rsid w:val="000326AD"/>
    <w:rsid w:val="00033324"/>
    <w:rsid w:val="000339F1"/>
    <w:rsid w:val="00034517"/>
    <w:rsid w:val="00040FF1"/>
    <w:rsid w:val="000423F7"/>
    <w:rsid w:val="000453C2"/>
    <w:rsid w:val="000471BB"/>
    <w:rsid w:val="00051268"/>
    <w:rsid w:val="000514AE"/>
    <w:rsid w:val="00051D21"/>
    <w:rsid w:val="00051DD6"/>
    <w:rsid w:val="00053C0F"/>
    <w:rsid w:val="0005488B"/>
    <w:rsid w:val="000566A8"/>
    <w:rsid w:val="0005683D"/>
    <w:rsid w:val="0006188D"/>
    <w:rsid w:val="0007199C"/>
    <w:rsid w:val="00075678"/>
    <w:rsid w:val="00077DC5"/>
    <w:rsid w:val="00081856"/>
    <w:rsid w:val="00084A33"/>
    <w:rsid w:val="000861E0"/>
    <w:rsid w:val="00087FB1"/>
    <w:rsid w:val="000905C3"/>
    <w:rsid w:val="00092682"/>
    <w:rsid w:val="000935F9"/>
    <w:rsid w:val="00093C5D"/>
    <w:rsid w:val="00094293"/>
    <w:rsid w:val="000A128F"/>
    <w:rsid w:val="000A195F"/>
    <w:rsid w:val="000A37D2"/>
    <w:rsid w:val="000A7AB5"/>
    <w:rsid w:val="000A7B03"/>
    <w:rsid w:val="000B0207"/>
    <w:rsid w:val="000B07BE"/>
    <w:rsid w:val="000B2674"/>
    <w:rsid w:val="000B29D9"/>
    <w:rsid w:val="000B3DF4"/>
    <w:rsid w:val="000B3F78"/>
    <w:rsid w:val="000B4DBA"/>
    <w:rsid w:val="000C1BE7"/>
    <w:rsid w:val="000C2211"/>
    <w:rsid w:val="000C2B62"/>
    <w:rsid w:val="000C4D96"/>
    <w:rsid w:val="000C5D78"/>
    <w:rsid w:val="000D2109"/>
    <w:rsid w:val="000D28F9"/>
    <w:rsid w:val="000D30CE"/>
    <w:rsid w:val="000E041E"/>
    <w:rsid w:val="000E28A8"/>
    <w:rsid w:val="000E2DA0"/>
    <w:rsid w:val="000E475D"/>
    <w:rsid w:val="000E4BC2"/>
    <w:rsid w:val="000F2949"/>
    <w:rsid w:val="000F4113"/>
    <w:rsid w:val="000F46BD"/>
    <w:rsid w:val="000F6131"/>
    <w:rsid w:val="000F7125"/>
    <w:rsid w:val="000F7826"/>
    <w:rsid w:val="00103B1D"/>
    <w:rsid w:val="00104AAD"/>
    <w:rsid w:val="001053BE"/>
    <w:rsid w:val="00105623"/>
    <w:rsid w:val="001124E5"/>
    <w:rsid w:val="00113EE1"/>
    <w:rsid w:val="001140E8"/>
    <w:rsid w:val="001225F8"/>
    <w:rsid w:val="001243E1"/>
    <w:rsid w:val="001246EB"/>
    <w:rsid w:val="001250AD"/>
    <w:rsid w:val="00125FB1"/>
    <w:rsid w:val="00127C44"/>
    <w:rsid w:val="00130CE4"/>
    <w:rsid w:val="0013292B"/>
    <w:rsid w:val="00136067"/>
    <w:rsid w:val="00147414"/>
    <w:rsid w:val="001476ED"/>
    <w:rsid w:val="0015205C"/>
    <w:rsid w:val="001541C8"/>
    <w:rsid w:val="001561E2"/>
    <w:rsid w:val="00157504"/>
    <w:rsid w:val="00164181"/>
    <w:rsid w:val="00164B43"/>
    <w:rsid w:val="00165FB0"/>
    <w:rsid w:val="0016638A"/>
    <w:rsid w:val="00166875"/>
    <w:rsid w:val="00170B1A"/>
    <w:rsid w:val="001715EA"/>
    <w:rsid w:val="0017182D"/>
    <w:rsid w:val="001727F8"/>
    <w:rsid w:val="00174966"/>
    <w:rsid w:val="001753F6"/>
    <w:rsid w:val="0017563F"/>
    <w:rsid w:val="00176D36"/>
    <w:rsid w:val="00182351"/>
    <w:rsid w:val="00182DC8"/>
    <w:rsid w:val="00184432"/>
    <w:rsid w:val="00184BBE"/>
    <w:rsid w:val="001857CD"/>
    <w:rsid w:val="00185997"/>
    <w:rsid w:val="0019027C"/>
    <w:rsid w:val="00194B05"/>
    <w:rsid w:val="00195430"/>
    <w:rsid w:val="00195DFD"/>
    <w:rsid w:val="00196BD0"/>
    <w:rsid w:val="0019799C"/>
    <w:rsid w:val="00197CC3"/>
    <w:rsid w:val="001A24B1"/>
    <w:rsid w:val="001A2CB6"/>
    <w:rsid w:val="001A3BA7"/>
    <w:rsid w:val="001A51D4"/>
    <w:rsid w:val="001A60B7"/>
    <w:rsid w:val="001A7655"/>
    <w:rsid w:val="001B105A"/>
    <w:rsid w:val="001B3981"/>
    <w:rsid w:val="001B4ADC"/>
    <w:rsid w:val="001C0640"/>
    <w:rsid w:val="001C0867"/>
    <w:rsid w:val="001C1936"/>
    <w:rsid w:val="001C1B21"/>
    <w:rsid w:val="001C1E42"/>
    <w:rsid w:val="001C3287"/>
    <w:rsid w:val="001C3417"/>
    <w:rsid w:val="001C4DAA"/>
    <w:rsid w:val="001C527B"/>
    <w:rsid w:val="001C6D35"/>
    <w:rsid w:val="001C6DC2"/>
    <w:rsid w:val="001C75C3"/>
    <w:rsid w:val="001C7CDC"/>
    <w:rsid w:val="001D1415"/>
    <w:rsid w:val="001D48AA"/>
    <w:rsid w:val="001D7A5B"/>
    <w:rsid w:val="001E0A99"/>
    <w:rsid w:val="001E18BC"/>
    <w:rsid w:val="001E36E8"/>
    <w:rsid w:val="001E4547"/>
    <w:rsid w:val="001E48F7"/>
    <w:rsid w:val="001E4C55"/>
    <w:rsid w:val="001E4E13"/>
    <w:rsid w:val="001E6A30"/>
    <w:rsid w:val="001E6C3A"/>
    <w:rsid w:val="001F0377"/>
    <w:rsid w:val="001F0C08"/>
    <w:rsid w:val="001F0F13"/>
    <w:rsid w:val="001F1930"/>
    <w:rsid w:val="001F1E5E"/>
    <w:rsid w:val="001F4812"/>
    <w:rsid w:val="001F72DC"/>
    <w:rsid w:val="001F746F"/>
    <w:rsid w:val="00203E2F"/>
    <w:rsid w:val="00205199"/>
    <w:rsid w:val="002051BA"/>
    <w:rsid w:val="002059CB"/>
    <w:rsid w:val="00206EBA"/>
    <w:rsid w:val="00210AE1"/>
    <w:rsid w:val="00210CCD"/>
    <w:rsid w:val="002145EE"/>
    <w:rsid w:val="00215E15"/>
    <w:rsid w:val="002216DC"/>
    <w:rsid w:val="002220AD"/>
    <w:rsid w:val="00222450"/>
    <w:rsid w:val="00222951"/>
    <w:rsid w:val="00224EE1"/>
    <w:rsid w:val="002274BB"/>
    <w:rsid w:val="0023009E"/>
    <w:rsid w:val="00231BF2"/>
    <w:rsid w:val="002332DE"/>
    <w:rsid w:val="00233D1F"/>
    <w:rsid w:val="00235EC1"/>
    <w:rsid w:val="002415B4"/>
    <w:rsid w:val="002417E2"/>
    <w:rsid w:val="00241BA0"/>
    <w:rsid w:val="00244273"/>
    <w:rsid w:val="00244F56"/>
    <w:rsid w:val="00245D22"/>
    <w:rsid w:val="00245EC4"/>
    <w:rsid w:val="00245F7D"/>
    <w:rsid w:val="0024727B"/>
    <w:rsid w:val="00247993"/>
    <w:rsid w:val="00250952"/>
    <w:rsid w:val="00250AD2"/>
    <w:rsid w:val="002519D9"/>
    <w:rsid w:val="00255199"/>
    <w:rsid w:val="0025563B"/>
    <w:rsid w:val="00257E44"/>
    <w:rsid w:val="00257F6E"/>
    <w:rsid w:val="00260543"/>
    <w:rsid w:val="00261A97"/>
    <w:rsid w:val="00261E32"/>
    <w:rsid w:val="00262F81"/>
    <w:rsid w:val="00264777"/>
    <w:rsid w:val="002663B0"/>
    <w:rsid w:val="0026763F"/>
    <w:rsid w:val="002736E0"/>
    <w:rsid w:val="00273B83"/>
    <w:rsid w:val="00274605"/>
    <w:rsid w:val="00274A91"/>
    <w:rsid w:val="0027514B"/>
    <w:rsid w:val="00281001"/>
    <w:rsid w:val="00283450"/>
    <w:rsid w:val="0028345C"/>
    <w:rsid w:val="00283AF8"/>
    <w:rsid w:val="00284638"/>
    <w:rsid w:val="00284B1D"/>
    <w:rsid w:val="002924A2"/>
    <w:rsid w:val="00293035"/>
    <w:rsid w:val="00293089"/>
    <w:rsid w:val="00296616"/>
    <w:rsid w:val="00297B8A"/>
    <w:rsid w:val="002A3686"/>
    <w:rsid w:val="002A3C86"/>
    <w:rsid w:val="002A5036"/>
    <w:rsid w:val="002A5B92"/>
    <w:rsid w:val="002B057F"/>
    <w:rsid w:val="002B126C"/>
    <w:rsid w:val="002B48DB"/>
    <w:rsid w:val="002B4D10"/>
    <w:rsid w:val="002C3C12"/>
    <w:rsid w:val="002C3F1A"/>
    <w:rsid w:val="002C66D5"/>
    <w:rsid w:val="002C6DA7"/>
    <w:rsid w:val="002D33F7"/>
    <w:rsid w:val="002D34BC"/>
    <w:rsid w:val="002D396A"/>
    <w:rsid w:val="002D64C8"/>
    <w:rsid w:val="002E06A7"/>
    <w:rsid w:val="002E06F0"/>
    <w:rsid w:val="002E07A2"/>
    <w:rsid w:val="002E3461"/>
    <w:rsid w:val="002E36CD"/>
    <w:rsid w:val="002E4C3B"/>
    <w:rsid w:val="002E6D5E"/>
    <w:rsid w:val="002E7871"/>
    <w:rsid w:val="002E789F"/>
    <w:rsid w:val="002F1BF6"/>
    <w:rsid w:val="002F5F50"/>
    <w:rsid w:val="002F6040"/>
    <w:rsid w:val="0030177C"/>
    <w:rsid w:val="00301942"/>
    <w:rsid w:val="00301ABC"/>
    <w:rsid w:val="003021DE"/>
    <w:rsid w:val="00302D6D"/>
    <w:rsid w:val="003038D3"/>
    <w:rsid w:val="003060BA"/>
    <w:rsid w:val="00313EA5"/>
    <w:rsid w:val="00315599"/>
    <w:rsid w:val="00317900"/>
    <w:rsid w:val="00321000"/>
    <w:rsid w:val="00322C1B"/>
    <w:rsid w:val="00322C6B"/>
    <w:rsid w:val="00324E58"/>
    <w:rsid w:val="003260E0"/>
    <w:rsid w:val="00330E77"/>
    <w:rsid w:val="003368D5"/>
    <w:rsid w:val="0034068A"/>
    <w:rsid w:val="00340ED3"/>
    <w:rsid w:val="00343485"/>
    <w:rsid w:val="003439AB"/>
    <w:rsid w:val="003443B6"/>
    <w:rsid w:val="00345128"/>
    <w:rsid w:val="003452CA"/>
    <w:rsid w:val="00354C10"/>
    <w:rsid w:val="00357175"/>
    <w:rsid w:val="00360087"/>
    <w:rsid w:val="0036197C"/>
    <w:rsid w:val="00362FD0"/>
    <w:rsid w:val="0036481D"/>
    <w:rsid w:val="003654E5"/>
    <w:rsid w:val="00365B78"/>
    <w:rsid w:val="00366361"/>
    <w:rsid w:val="00370801"/>
    <w:rsid w:val="00372E8B"/>
    <w:rsid w:val="00373C03"/>
    <w:rsid w:val="00374745"/>
    <w:rsid w:val="0037737A"/>
    <w:rsid w:val="00377983"/>
    <w:rsid w:val="00377CC8"/>
    <w:rsid w:val="00377DCF"/>
    <w:rsid w:val="00380E93"/>
    <w:rsid w:val="003832B7"/>
    <w:rsid w:val="00384B8D"/>
    <w:rsid w:val="0039026B"/>
    <w:rsid w:val="003936CC"/>
    <w:rsid w:val="00393987"/>
    <w:rsid w:val="003A0FEB"/>
    <w:rsid w:val="003A1FB2"/>
    <w:rsid w:val="003A2369"/>
    <w:rsid w:val="003B178F"/>
    <w:rsid w:val="003B2062"/>
    <w:rsid w:val="003B395B"/>
    <w:rsid w:val="003B76DD"/>
    <w:rsid w:val="003C046C"/>
    <w:rsid w:val="003C049A"/>
    <w:rsid w:val="003C0971"/>
    <w:rsid w:val="003C0D93"/>
    <w:rsid w:val="003C32E1"/>
    <w:rsid w:val="003C62FC"/>
    <w:rsid w:val="003C70F8"/>
    <w:rsid w:val="003D4A8A"/>
    <w:rsid w:val="003D6155"/>
    <w:rsid w:val="003E0CB6"/>
    <w:rsid w:val="003E2F2F"/>
    <w:rsid w:val="003E3C5C"/>
    <w:rsid w:val="003E49B6"/>
    <w:rsid w:val="003E4E66"/>
    <w:rsid w:val="003E5471"/>
    <w:rsid w:val="003E77F4"/>
    <w:rsid w:val="003F45D7"/>
    <w:rsid w:val="003F461F"/>
    <w:rsid w:val="003F56B6"/>
    <w:rsid w:val="003F5E26"/>
    <w:rsid w:val="003F6152"/>
    <w:rsid w:val="003F65B7"/>
    <w:rsid w:val="003F71E2"/>
    <w:rsid w:val="00400BE5"/>
    <w:rsid w:val="00405833"/>
    <w:rsid w:val="004076DF"/>
    <w:rsid w:val="0040785A"/>
    <w:rsid w:val="004107BA"/>
    <w:rsid w:val="00412043"/>
    <w:rsid w:val="00413250"/>
    <w:rsid w:val="00413663"/>
    <w:rsid w:val="00413B8D"/>
    <w:rsid w:val="00417EB4"/>
    <w:rsid w:val="00420534"/>
    <w:rsid w:val="00420FD9"/>
    <w:rsid w:val="00421941"/>
    <w:rsid w:val="00425B33"/>
    <w:rsid w:val="00433DE5"/>
    <w:rsid w:val="004356B1"/>
    <w:rsid w:val="00435916"/>
    <w:rsid w:val="00435D3C"/>
    <w:rsid w:val="00436B31"/>
    <w:rsid w:val="00440AEA"/>
    <w:rsid w:val="0044206F"/>
    <w:rsid w:val="004431AC"/>
    <w:rsid w:val="00445569"/>
    <w:rsid w:val="00447063"/>
    <w:rsid w:val="00450D1E"/>
    <w:rsid w:val="00450F2B"/>
    <w:rsid w:val="004541ED"/>
    <w:rsid w:val="004547C2"/>
    <w:rsid w:val="00457F48"/>
    <w:rsid w:val="00460844"/>
    <w:rsid w:val="004619C8"/>
    <w:rsid w:val="004621EA"/>
    <w:rsid w:val="00466241"/>
    <w:rsid w:val="00466B71"/>
    <w:rsid w:val="00466C77"/>
    <w:rsid w:val="0047004F"/>
    <w:rsid w:val="00473F20"/>
    <w:rsid w:val="0047409D"/>
    <w:rsid w:val="004749F6"/>
    <w:rsid w:val="00475968"/>
    <w:rsid w:val="00475F73"/>
    <w:rsid w:val="00476903"/>
    <w:rsid w:val="00482346"/>
    <w:rsid w:val="00483E0E"/>
    <w:rsid w:val="00490572"/>
    <w:rsid w:val="00490F77"/>
    <w:rsid w:val="0049138F"/>
    <w:rsid w:val="00491724"/>
    <w:rsid w:val="00492D27"/>
    <w:rsid w:val="00493352"/>
    <w:rsid w:val="004969AE"/>
    <w:rsid w:val="004A38E0"/>
    <w:rsid w:val="004A3ABB"/>
    <w:rsid w:val="004A52BE"/>
    <w:rsid w:val="004A5F53"/>
    <w:rsid w:val="004A6A0A"/>
    <w:rsid w:val="004B5AC2"/>
    <w:rsid w:val="004B6737"/>
    <w:rsid w:val="004B7023"/>
    <w:rsid w:val="004B751C"/>
    <w:rsid w:val="004C0602"/>
    <w:rsid w:val="004C26C4"/>
    <w:rsid w:val="004C3A6C"/>
    <w:rsid w:val="004C508E"/>
    <w:rsid w:val="004C5F94"/>
    <w:rsid w:val="004C714D"/>
    <w:rsid w:val="004C7EEB"/>
    <w:rsid w:val="004D495E"/>
    <w:rsid w:val="004D5C46"/>
    <w:rsid w:val="004D6535"/>
    <w:rsid w:val="004D6CE7"/>
    <w:rsid w:val="004D6F9F"/>
    <w:rsid w:val="004D7980"/>
    <w:rsid w:val="004D79F9"/>
    <w:rsid w:val="004E354C"/>
    <w:rsid w:val="004E4647"/>
    <w:rsid w:val="004E4CA1"/>
    <w:rsid w:val="004E54A4"/>
    <w:rsid w:val="004E5593"/>
    <w:rsid w:val="004F0A6E"/>
    <w:rsid w:val="004F0B87"/>
    <w:rsid w:val="004F1EF7"/>
    <w:rsid w:val="004F2030"/>
    <w:rsid w:val="004F280A"/>
    <w:rsid w:val="004F357B"/>
    <w:rsid w:val="004F48AA"/>
    <w:rsid w:val="004F54FA"/>
    <w:rsid w:val="004F5C00"/>
    <w:rsid w:val="004F6546"/>
    <w:rsid w:val="004F69A0"/>
    <w:rsid w:val="00501487"/>
    <w:rsid w:val="0050162E"/>
    <w:rsid w:val="00507D15"/>
    <w:rsid w:val="0051286E"/>
    <w:rsid w:val="0051599C"/>
    <w:rsid w:val="0051609B"/>
    <w:rsid w:val="0052049B"/>
    <w:rsid w:val="00521CC4"/>
    <w:rsid w:val="00522BDA"/>
    <w:rsid w:val="00524588"/>
    <w:rsid w:val="005316D1"/>
    <w:rsid w:val="0053358C"/>
    <w:rsid w:val="00534885"/>
    <w:rsid w:val="0053621E"/>
    <w:rsid w:val="0053646C"/>
    <w:rsid w:val="00540862"/>
    <w:rsid w:val="00542D39"/>
    <w:rsid w:val="00543077"/>
    <w:rsid w:val="005438B6"/>
    <w:rsid w:val="005438D5"/>
    <w:rsid w:val="00545895"/>
    <w:rsid w:val="00547FDB"/>
    <w:rsid w:val="005513D4"/>
    <w:rsid w:val="005536DD"/>
    <w:rsid w:val="00554FC3"/>
    <w:rsid w:val="0055608D"/>
    <w:rsid w:val="005569F9"/>
    <w:rsid w:val="00557028"/>
    <w:rsid w:val="005615A9"/>
    <w:rsid w:val="00564A86"/>
    <w:rsid w:val="00564CDD"/>
    <w:rsid w:val="0056633B"/>
    <w:rsid w:val="00566D73"/>
    <w:rsid w:val="005670C9"/>
    <w:rsid w:val="005730B9"/>
    <w:rsid w:val="00573C70"/>
    <w:rsid w:val="00574730"/>
    <w:rsid w:val="005748A1"/>
    <w:rsid w:val="0057527D"/>
    <w:rsid w:val="005761DB"/>
    <w:rsid w:val="00577F5F"/>
    <w:rsid w:val="005813C5"/>
    <w:rsid w:val="005844D2"/>
    <w:rsid w:val="00584630"/>
    <w:rsid w:val="00584DEC"/>
    <w:rsid w:val="00585385"/>
    <w:rsid w:val="00591CF7"/>
    <w:rsid w:val="00593E45"/>
    <w:rsid w:val="00595F35"/>
    <w:rsid w:val="005A1671"/>
    <w:rsid w:val="005A7464"/>
    <w:rsid w:val="005B0D7C"/>
    <w:rsid w:val="005B1CE7"/>
    <w:rsid w:val="005B28E6"/>
    <w:rsid w:val="005B4C74"/>
    <w:rsid w:val="005B4EB6"/>
    <w:rsid w:val="005B5F23"/>
    <w:rsid w:val="005C3FE9"/>
    <w:rsid w:val="005C7505"/>
    <w:rsid w:val="005D1C43"/>
    <w:rsid w:val="005D1ED1"/>
    <w:rsid w:val="005D242F"/>
    <w:rsid w:val="005D244B"/>
    <w:rsid w:val="005D3244"/>
    <w:rsid w:val="005D44F3"/>
    <w:rsid w:val="005D59A7"/>
    <w:rsid w:val="005D630F"/>
    <w:rsid w:val="005D6943"/>
    <w:rsid w:val="005E02AE"/>
    <w:rsid w:val="005E05CE"/>
    <w:rsid w:val="005E0CDB"/>
    <w:rsid w:val="005E10D4"/>
    <w:rsid w:val="005F0177"/>
    <w:rsid w:val="005F0566"/>
    <w:rsid w:val="005F0ED5"/>
    <w:rsid w:val="005F40AC"/>
    <w:rsid w:val="005F412A"/>
    <w:rsid w:val="005F52E6"/>
    <w:rsid w:val="005F595D"/>
    <w:rsid w:val="00601BEA"/>
    <w:rsid w:val="006021A4"/>
    <w:rsid w:val="00602B6B"/>
    <w:rsid w:val="00603CCC"/>
    <w:rsid w:val="00611803"/>
    <w:rsid w:val="006140F1"/>
    <w:rsid w:val="00614B9B"/>
    <w:rsid w:val="006161D2"/>
    <w:rsid w:val="00620890"/>
    <w:rsid w:val="006219B9"/>
    <w:rsid w:val="00622BF6"/>
    <w:rsid w:val="006242F4"/>
    <w:rsid w:val="00627A61"/>
    <w:rsid w:val="00632304"/>
    <w:rsid w:val="0063248E"/>
    <w:rsid w:val="00634051"/>
    <w:rsid w:val="00637030"/>
    <w:rsid w:val="00642116"/>
    <w:rsid w:val="0064453D"/>
    <w:rsid w:val="00646927"/>
    <w:rsid w:val="006475AF"/>
    <w:rsid w:val="00650D77"/>
    <w:rsid w:val="006512B1"/>
    <w:rsid w:val="0065224C"/>
    <w:rsid w:val="00655808"/>
    <w:rsid w:val="006566E2"/>
    <w:rsid w:val="00660D1F"/>
    <w:rsid w:val="006614BF"/>
    <w:rsid w:val="0066381D"/>
    <w:rsid w:val="00663BC9"/>
    <w:rsid w:val="0066601D"/>
    <w:rsid w:val="00667D62"/>
    <w:rsid w:val="00676EF8"/>
    <w:rsid w:val="00680441"/>
    <w:rsid w:val="00681014"/>
    <w:rsid w:val="00681492"/>
    <w:rsid w:val="006840A6"/>
    <w:rsid w:val="006861A1"/>
    <w:rsid w:val="00686FD5"/>
    <w:rsid w:val="006876C8"/>
    <w:rsid w:val="006942EA"/>
    <w:rsid w:val="00694D50"/>
    <w:rsid w:val="0069645E"/>
    <w:rsid w:val="006965CF"/>
    <w:rsid w:val="006A10D6"/>
    <w:rsid w:val="006A15F6"/>
    <w:rsid w:val="006A1DEC"/>
    <w:rsid w:val="006A4043"/>
    <w:rsid w:val="006A74FA"/>
    <w:rsid w:val="006B359E"/>
    <w:rsid w:val="006B48FE"/>
    <w:rsid w:val="006B7913"/>
    <w:rsid w:val="006C2134"/>
    <w:rsid w:val="006C29CD"/>
    <w:rsid w:val="006C3B3D"/>
    <w:rsid w:val="006C418A"/>
    <w:rsid w:val="006C6C49"/>
    <w:rsid w:val="006D237C"/>
    <w:rsid w:val="006D34EC"/>
    <w:rsid w:val="006D356A"/>
    <w:rsid w:val="006D676D"/>
    <w:rsid w:val="006D7143"/>
    <w:rsid w:val="006D71C0"/>
    <w:rsid w:val="006E1D9E"/>
    <w:rsid w:val="006E4127"/>
    <w:rsid w:val="006E55C8"/>
    <w:rsid w:val="006E7378"/>
    <w:rsid w:val="006E7807"/>
    <w:rsid w:val="006F231B"/>
    <w:rsid w:val="006F258D"/>
    <w:rsid w:val="006F48E9"/>
    <w:rsid w:val="006F68C1"/>
    <w:rsid w:val="006F6F75"/>
    <w:rsid w:val="006F7E83"/>
    <w:rsid w:val="006F7F1B"/>
    <w:rsid w:val="00702963"/>
    <w:rsid w:val="00704A45"/>
    <w:rsid w:val="00704A50"/>
    <w:rsid w:val="00711BD1"/>
    <w:rsid w:val="007132BB"/>
    <w:rsid w:val="0071539B"/>
    <w:rsid w:val="00716544"/>
    <w:rsid w:val="007168F5"/>
    <w:rsid w:val="00717DBE"/>
    <w:rsid w:val="00720574"/>
    <w:rsid w:val="00720FC6"/>
    <w:rsid w:val="00725237"/>
    <w:rsid w:val="0072633D"/>
    <w:rsid w:val="00727BF4"/>
    <w:rsid w:val="00730092"/>
    <w:rsid w:val="007326E2"/>
    <w:rsid w:val="00732DD6"/>
    <w:rsid w:val="00734779"/>
    <w:rsid w:val="0073583B"/>
    <w:rsid w:val="0074101C"/>
    <w:rsid w:val="00741502"/>
    <w:rsid w:val="0074336B"/>
    <w:rsid w:val="00745EBD"/>
    <w:rsid w:val="00746133"/>
    <w:rsid w:val="00747346"/>
    <w:rsid w:val="00747D56"/>
    <w:rsid w:val="00751C54"/>
    <w:rsid w:val="0075472C"/>
    <w:rsid w:val="007549B8"/>
    <w:rsid w:val="007564E5"/>
    <w:rsid w:val="007568F6"/>
    <w:rsid w:val="00756EF2"/>
    <w:rsid w:val="00760979"/>
    <w:rsid w:val="00761F52"/>
    <w:rsid w:val="007628D7"/>
    <w:rsid w:val="00763A31"/>
    <w:rsid w:val="0076612A"/>
    <w:rsid w:val="00766749"/>
    <w:rsid w:val="00771B8A"/>
    <w:rsid w:val="007749A3"/>
    <w:rsid w:val="00776CBE"/>
    <w:rsid w:val="007770B7"/>
    <w:rsid w:val="007803BD"/>
    <w:rsid w:val="00781BC0"/>
    <w:rsid w:val="00783D67"/>
    <w:rsid w:val="00785FC5"/>
    <w:rsid w:val="00792D22"/>
    <w:rsid w:val="00792E34"/>
    <w:rsid w:val="00795D98"/>
    <w:rsid w:val="007963EC"/>
    <w:rsid w:val="007968C6"/>
    <w:rsid w:val="007A295B"/>
    <w:rsid w:val="007A3A9B"/>
    <w:rsid w:val="007A4133"/>
    <w:rsid w:val="007A49D2"/>
    <w:rsid w:val="007A5104"/>
    <w:rsid w:val="007A5105"/>
    <w:rsid w:val="007A60DC"/>
    <w:rsid w:val="007A6836"/>
    <w:rsid w:val="007A7EF0"/>
    <w:rsid w:val="007B51BD"/>
    <w:rsid w:val="007B53EF"/>
    <w:rsid w:val="007B5E56"/>
    <w:rsid w:val="007C0E26"/>
    <w:rsid w:val="007C1357"/>
    <w:rsid w:val="007C1895"/>
    <w:rsid w:val="007C2F1C"/>
    <w:rsid w:val="007C3C60"/>
    <w:rsid w:val="007C3F56"/>
    <w:rsid w:val="007C4B88"/>
    <w:rsid w:val="007C5375"/>
    <w:rsid w:val="007D1A65"/>
    <w:rsid w:val="007D7A44"/>
    <w:rsid w:val="007D7BEE"/>
    <w:rsid w:val="007E3BD0"/>
    <w:rsid w:val="007E44F5"/>
    <w:rsid w:val="007E4DF9"/>
    <w:rsid w:val="007E5109"/>
    <w:rsid w:val="007F3BD2"/>
    <w:rsid w:val="00800F9D"/>
    <w:rsid w:val="00803175"/>
    <w:rsid w:val="00803EF9"/>
    <w:rsid w:val="00804924"/>
    <w:rsid w:val="00805E1E"/>
    <w:rsid w:val="0080693B"/>
    <w:rsid w:val="008075E8"/>
    <w:rsid w:val="00811C96"/>
    <w:rsid w:val="00814836"/>
    <w:rsid w:val="00815D70"/>
    <w:rsid w:val="00823697"/>
    <w:rsid w:val="008243D4"/>
    <w:rsid w:val="00824485"/>
    <w:rsid w:val="00824A04"/>
    <w:rsid w:val="00825959"/>
    <w:rsid w:val="00826929"/>
    <w:rsid w:val="00826FA6"/>
    <w:rsid w:val="00830806"/>
    <w:rsid w:val="00830D10"/>
    <w:rsid w:val="0083162D"/>
    <w:rsid w:val="00834585"/>
    <w:rsid w:val="00836838"/>
    <w:rsid w:val="008428E6"/>
    <w:rsid w:val="00847356"/>
    <w:rsid w:val="00850E2A"/>
    <w:rsid w:val="0085140F"/>
    <w:rsid w:val="008521F4"/>
    <w:rsid w:val="00855B29"/>
    <w:rsid w:val="00857068"/>
    <w:rsid w:val="008572AE"/>
    <w:rsid w:val="0086075D"/>
    <w:rsid w:val="00860F7E"/>
    <w:rsid w:val="00861DFA"/>
    <w:rsid w:val="008624F1"/>
    <w:rsid w:val="008659AF"/>
    <w:rsid w:val="0086653B"/>
    <w:rsid w:val="00870C63"/>
    <w:rsid w:val="0087284F"/>
    <w:rsid w:val="008747A3"/>
    <w:rsid w:val="008755A0"/>
    <w:rsid w:val="00876F83"/>
    <w:rsid w:val="00881C35"/>
    <w:rsid w:val="008833CD"/>
    <w:rsid w:val="00883ECC"/>
    <w:rsid w:val="008848B0"/>
    <w:rsid w:val="008860DC"/>
    <w:rsid w:val="008878F8"/>
    <w:rsid w:val="0089058E"/>
    <w:rsid w:val="0089341A"/>
    <w:rsid w:val="008937CD"/>
    <w:rsid w:val="00893891"/>
    <w:rsid w:val="00895DEE"/>
    <w:rsid w:val="00895E27"/>
    <w:rsid w:val="008962A5"/>
    <w:rsid w:val="008A104E"/>
    <w:rsid w:val="008A2AA9"/>
    <w:rsid w:val="008A7DA1"/>
    <w:rsid w:val="008B0E1D"/>
    <w:rsid w:val="008B1352"/>
    <w:rsid w:val="008B75CA"/>
    <w:rsid w:val="008C3DE3"/>
    <w:rsid w:val="008C42E9"/>
    <w:rsid w:val="008C453F"/>
    <w:rsid w:val="008D00F2"/>
    <w:rsid w:val="008D26BE"/>
    <w:rsid w:val="008D41F6"/>
    <w:rsid w:val="008D4DD9"/>
    <w:rsid w:val="008E04C4"/>
    <w:rsid w:val="008E0694"/>
    <w:rsid w:val="008E096F"/>
    <w:rsid w:val="008E1601"/>
    <w:rsid w:val="008E1BED"/>
    <w:rsid w:val="008E305E"/>
    <w:rsid w:val="008E4A03"/>
    <w:rsid w:val="008F072E"/>
    <w:rsid w:val="008F1295"/>
    <w:rsid w:val="008F277C"/>
    <w:rsid w:val="008F78DB"/>
    <w:rsid w:val="008F7CBD"/>
    <w:rsid w:val="009014FB"/>
    <w:rsid w:val="00901583"/>
    <w:rsid w:val="0090167F"/>
    <w:rsid w:val="00904071"/>
    <w:rsid w:val="009040B7"/>
    <w:rsid w:val="00911126"/>
    <w:rsid w:val="009116B9"/>
    <w:rsid w:val="00912E3C"/>
    <w:rsid w:val="009133F5"/>
    <w:rsid w:val="00916108"/>
    <w:rsid w:val="00917742"/>
    <w:rsid w:val="00921F00"/>
    <w:rsid w:val="00923B4F"/>
    <w:rsid w:val="0092579E"/>
    <w:rsid w:val="00925A06"/>
    <w:rsid w:val="00926693"/>
    <w:rsid w:val="00930B1B"/>
    <w:rsid w:val="009312CA"/>
    <w:rsid w:val="009313AE"/>
    <w:rsid w:val="00931EBB"/>
    <w:rsid w:val="00932AA2"/>
    <w:rsid w:val="00934D03"/>
    <w:rsid w:val="00934FDE"/>
    <w:rsid w:val="0093607D"/>
    <w:rsid w:val="009373CB"/>
    <w:rsid w:val="00943426"/>
    <w:rsid w:val="00944193"/>
    <w:rsid w:val="00944C90"/>
    <w:rsid w:val="009462FB"/>
    <w:rsid w:val="00946D98"/>
    <w:rsid w:val="00951493"/>
    <w:rsid w:val="00952C9C"/>
    <w:rsid w:val="009536A3"/>
    <w:rsid w:val="00953CD4"/>
    <w:rsid w:val="0095555E"/>
    <w:rsid w:val="00956532"/>
    <w:rsid w:val="00960AD1"/>
    <w:rsid w:val="00962501"/>
    <w:rsid w:val="00962825"/>
    <w:rsid w:val="00962B6A"/>
    <w:rsid w:val="009642B3"/>
    <w:rsid w:val="00971265"/>
    <w:rsid w:val="009714FE"/>
    <w:rsid w:val="00971AE6"/>
    <w:rsid w:val="00974CC1"/>
    <w:rsid w:val="009753C0"/>
    <w:rsid w:val="00980F59"/>
    <w:rsid w:val="00984CE8"/>
    <w:rsid w:val="00984E15"/>
    <w:rsid w:val="0098557B"/>
    <w:rsid w:val="00985E79"/>
    <w:rsid w:val="0098730C"/>
    <w:rsid w:val="00990EB6"/>
    <w:rsid w:val="00992F30"/>
    <w:rsid w:val="009A0E7A"/>
    <w:rsid w:val="009A183C"/>
    <w:rsid w:val="009A18BF"/>
    <w:rsid w:val="009A37D8"/>
    <w:rsid w:val="009A5B90"/>
    <w:rsid w:val="009B03D5"/>
    <w:rsid w:val="009B1113"/>
    <w:rsid w:val="009B12E9"/>
    <w:rsid w:val="009B29B3"/>
    <w:rsid w:val="009B3885"/>
    <w:rsid w:val="009C1131"/>
    <w:rsid w:val="009C22F6"/>
    <w:rsid w:val="009C261A"/>
    <w:rsid w:val="009C38E9"/>
    <w:rsid w:val="009C445E"/>
    <w:rsid w:val="009C4D6D"/>
    <w:rsid w:val="009C5D98"/>
    <w:rsid w:val="009C7A17"/>
    <w:rsid w:val="009D137E"/>
    <w:rsid w:val="009D1CCE"/>
    <w:rsid w:val="009D3609"/>
    <w:rsid w:val="009D3A0B"/>
    <w:rsid w:val="009D3A0D"/>
    <w:rsid w:val="009D581B"/>
    <w:rsid w:val="009D5DA0"/>
    <w:rsid w:val="009E78DF"/>
    <w:rsid w:val="009F6042"/>
    <w:rsid w:val="00A00289"/>
    <w:rsid w:val="00A00E9E"/>
    <w:rsid w:val="00A0585C"/>
    <w:rsid w:val="00A068C7"/>
    <w:rsid w:val="00A101C3"/>
    <w:rsid w:val="00A11DE8"/>
    <w:rsid w:val="00A12A6C"/>
    <w:rsid w:val="00A137BF"/>
    <w:rsid w:val="00A1572C"/>
    <w:rsid w:val="00A21DAA"/>
    <w:rsid w:val="00A23435"/>
    <w:rsid w:val="00A255E4"/>
    <w:rsid w:val="00A32A9A"/>
    <w:rsid w:val="00A35A29"/>
    <w:rsid w:val="00A35DD1"/>
    <w:rsid w:val="00A45005"/>
    <w:rsid w:val="00A45C8C"/>
    <w:rsid w:val="00A4717B"/>
    <w:rsid w:val="00A476DA"/>
    <w:rsid w:val="00A506DA"/>
    <w:rsid w:val="00A51AE6"/>
    <w:rsid w:val="00A51FEA"/>
    <w:rsid w:val="00A527A5"/>
    <w:rsid w:val="00A57BC5"/>
    <w:rsid w:val="00A60F94"/>
    <w:rsid w:val="00A61E49"/>
    <w:rsid w:val="00A6483F"/>
    <w:rsid w:val="00A71381"/>
    <w:rsid w:val="00A729F3"/>
    <w:rsid w:val="00A73035"/>
    <w:rsid w:val="00A733D5"/>
    <w:rsid w:val="00A752B5"/>
    <w:rsid w:val="00A75A89"/>
    <w:rsid w:val="00A7611B"/>
    <w:rsid w:val="00A77305"/>
    <w:rsid w:val="00A7731B"/>
    <w:rsid w:val="00A77B26"/>
    <w:rsid w:val="00A80D05"/>
    <w:rsid w:val="00A81084"/>
    <w:rsid w:val="00A84D23"/>
    <w:rsid w:val="00A85BA5"/>
    <w:rsid w:val="00A87ACC"/>
    <w:rsid w:val="00A91119"/>
    <w:rsid w:val="00A92089"/>
    <w:rsid w:val="00AA02AC"/>
    <w:rsid w:val="00AA62D3"/>
    <w:rsid w:val="00AA70F0"/>
    <w:rsid w:val="00AB1383"/>
    <w:rsid w:val="00AB18C0"/>
    <w:rsid w:val="00AB2A35"/>
    <w:rsid w:val="00AB3FA2"/>
    <w:rsid w:val="00AB581C"/>
    <w:rsid w:val="00AB60F2"/>
    <w:rsid w:val="00AB7273"/>
    <w:rsid w:val="00AB75E7"/>
    <w:rsid w:val="00AC1527"/>
    <w:rsid w:val="00AC245E"/>
    <w:rsid w:val="00AC2C60"/>
    <w:rsid w:val="00AC5219"/>
    <w:rsid w:val="00AC5BA7"/>
    <w:rsid w:val="00AC5DB5"/>
    <w:rsid w:val="00AC647C"/>
    <w:rsid w:val="00AC67B6"/>
    <w:rsid w:val="00AC6E7B"/>
    <w:rsid w:val="00AC7404"/>
    <w:rsid w:val="00AD15AF"/>
    <w:rsid w:val="00AD2617"/>
    <w:rsid w:val="00AD483D"/>
    <w:rsid w:val="00AD4C56"/>
    <w:rsid w:val="00AD6560"/>
    <w:rsid w:val="00AD79DA"/>
    <w:rsid w:val="00AE014C"/>
    <w:rsid w:val="00AE1393"/>
    <w:rsid w:val="00AE14F7"/>
    <w:rsid w:val="00AE3A25"/>
    <w:rsid w:val="00AE3D4C"/>
    <w:rsid w:val="00AF2FEC"/>
    <w:rsid w:val="00AF4B24"/>
    <w:rsid w:val="00AF65E3"/>
    <w:rsid w:val="00AF7F00"/>
    <w:rsid w:val="00B0112A"/>
    <w:rsid w:val="00B025C8"/>
    <w:rsid w:val="00B0343A"/>
    <w:rsid w:val="00B05256"/>
    <w:rsid w:val="00B06C24"/>
    <w:rsid w:val="00B06C68"/>
    <w:rsid w:val="00B0739E"/>
    <w:rsid w:val="00B100D4"/>
    <w:rsid w:val="00B113D6"/>
    <w:rsid w:val="00B21B49"/>
    <w:rsid w:val="00B24223"/>
    <w:rsid w:val="00B31A65"/>
    <w:rsid w:val="00B32B9C"/>
    <w:rsid w:val="00B33E42"/>
    <w:rsid w:val="00B34073"/>
    <w:rsid w:val="00B37B62"/>
    <w:rsid w:val="00B40DA3"/>
    <w:rsid w:val="00B4199F"/>
    <w:rsid w:val="00B41DFB"/>
    <w:rsid w:val="00B44C03"/>
    <w:rsid w:val="00B5160B"/>
    <w:rsid w:val="00B51840"/>
    <w:rsid w:val="00B52D59"/>
    <w:rsid w:val="00B556D1"/>
    <w:rsid w:val="00B561EE"/>
    <w:rsid w:val="00B57FD0"/>
    <w:rsid w:val="00B601AB"/>
    <w:rsid w:val="00B60868"/>
    <w:rsid w:val="00B62525"/>
    <w:rsid w:val="00B62D42"/>
    <w:rsid w:val="00B65505"/>
    <w:rsid w:val="00B65FED"/>
    <w:rsid w:val="00B66021"/>
    <w:rsid w:val="00B66388"/>
    <w:rsid w:val="00B67313"/>
    <w:rsid w:val="00B72676"/>
    <w:rsid w:val="00B747F9"/>
    <w:rsid w:val="00B75A46"/>
    <w:rsid w:val="00B763B7"/>
    <w:rsid w:val="00B76584"/>
    <w:rsid w:val="00B76768"/>
    <w:rsid w:val="00B77101"/>
    <w:rsid w:val="00B77B01"/>
    <w:rsid w:val="00B807A0"/>
    <w:rsid w:val="00B80B76"/>
    <w:rsid w:val="00B81029"/>
    <w:rsid w:val="00B816B5"/>
    <w:rsid w:val="00B82808"/>
    <w:rsid w:val="00B851B9"/>
    <w:rsid w:val="00B875A6"/>
    <w:rsid w:val="00B91219"/>
    <w:rsid w:val="00B916FA"/>
    <w:rsid w:val="00B926BA"/>
    <w:rsid w:val="00B94B40"/>
    <w:rsid w:val="00B95935"/>
    <w:rsid w:val="00B959CE"/>
    <w:rsid w:val="00B95EED"/>
    <w:rsid w:val="00B9692B"/>
    <w:rsid w:val="00BA213E"/>
    <w:rsid w:val="00BA7D1D"/>
    <w:rsid w:val="00BB0DFD"/>
    <w:rsid w:val="00BB2086"/>
    <w:rsid w:val="00BB5D33"/>
    <w:rsid w:val="00BB7334"/>
    <w:rsid w:val="00BC0F68"/>
    <w:rsid w:val="00BC189E"/>
    <w:rsid w:val="00BC2D1E"/>
    <w:rsid w:val="00BC4754"/>
    <w:rsid w:val="00BC5CC0"/>
    <w:rsid w:val="00BD179F"/>
    <w:rsid w:val="00BD2EF0"/>
    <w:rsid w:val="00BD4421"/>
    <w:rsid w:val="00BD5C93"/>
    <w:rsid w:val="00BD6416"/>
    <w:rsid w:val="00BE153F"/>
    <w:rsid w:val="00BE49F3"/>
    <w:rsid w:val="00BF06F2"/>
    <w:rsid w:val="00BF1106"/>
    <w:rsid w:val="00BF3D17"/>
    <w:rsid w:val="00BF61B6"/>
    <w:rsid w:val="00C00085"/>
    <w:rsid w:val="00C026FA"/>
    <w:rsid w:val="00C04035"/>
    <w:rsid w:val="00C05567"/>
    <w:rsid w:val="00C060EC"/>
    <w:rsid w:val="00C06434"/>
    <w:rsid w:val="00C064E4"/>
    <w:rsid w:val="00C07625"/>
    <w:rsid w:val="00C113AD"/>
    <w:rsid w:val="00C12638"/>
    <w:rsid w:val="00C14D50"/>
    <w:rsid w:val="00C20DAE"/>
    <w:rsid w:val="00C22461"/>
    <w:rsid w:val="00C237D6"/>
    <w:rsid w:val="00C2416F"/>
    <w:rsid w:val="00C24466"/>
    <w:rsid w:val="00C246A9"/>
    <w:rsid w:val="00C24B8A"/>
    <w:rsid w:val="00C25996"/>
    <w:rsid w:val="00C25AEB"/>
    <w:rsid w:val="00C25DBA"/>
    <w:rsid w:val="00C27042"/>
    <w:rsid w:val="00C31122"/>
    <w:rsid w:val="00C3407B"/>
    <w:rsid w:val="00C35966"/>
    <w:rsid w:val="00C35AB2"/>
    <w:rsid w:val="00C36BBB"/>
    <w:rsid w:val="00C41AA9"/>
    <w:rsid w:val="00C47688"/>
    <w:rsid w:val="00C47B2E"/>
    <w:rsid w:val="00C511BF"/>
    <w:rsid w:val="00C54733"/>
    <w:rsid w:val="00C56A7B"/>
    <w:rsid w:val="00C6076C"/>
    <w:rsid w:val="00C60972"/>
    <w:rsid w:val="00C6111C"/>
    <w:rsid w:val="00C6230E"/>
    <w:rsid w:val="00C62727"/>
    <w:rsid w:val="00C6497F"/>
    <w:rsid w:val="00C64EF4"/>
    <w:rsid w:val="00C65079"/>
    <w:rsid w:val="00C65DAD"/>
    <w:rsid w:val="00C66749"/>
    <w:rsid w:val="00C71A26"/>
    <w:rsid w:val="00C74AF6"/>
    <w:rsid w:val="00C74E8D"/>
    <w:rsid w:val="00C75044"/>
    <w:rsid w:val="00C750C4"/>
    <w:rsid w:val="00C76C82"/>
    <w:rsid w:val="00C8050C"/>
    <w:rsid w:val="00C81791"/>
    <w:rsid w:val="00C82376"/>
    <w:rsid w:val="00C829AE"/>
    <w:rsid w:val="00C82B77"/>
    <w:rsid w:val="00C83B1E"/>
    <w:rsid w:val="00C84745"/>
    <w:rsid w:val="00C87998"/>
    <w:rsid w:val="00C91263"/>
    <w:rsid w:val="00C91E1F"/>
    <w:rsid w:val="00C92421"/>
    <w:rsid w:val="00C94ABA"/>
    <w:rsid w:val="00C95AEE"/>
    <w:rsid w:val="00CA1B39"/>
    <w:rsid w:val="00CA2CBC"/>
    <w:rsid w:val="00CB03F1"/>
    <w:rsid w:val="00CB150A"/>
    <w:rsid w:val="00CC23C2"/>
    <w:rsid w:val="00CC3E06"/>
    <w:rsid w:val="00CC3F50"/>
    <w:rsid w:val="00CC7E5A"/>
    <w:rsid w:val="00CD1A84"/>
    <w:rsid w:val="00CD3A60"/>
    <w:rsid w:val="00CD4330"/>
    <w:rsid w:val="00CD45E1"/>
    <w:rsid w:val="00CD48E3"/>
    <w:rsid w:val="00CD5948"/>
    <w:rsid w:val="00CD7222"/>
    <w:rsid w:val="00CE159C"/>
    <w:rsid w:val="00CE352C"/>
    <w:rsid w:val="00CE42A4"/>
    <w:rsid w:val="00CE471C"/>
    <w:rsid w:val="00CE5143"/>
    <w:rsid w:val="00CE62EA"/>
    <w:rsid w:val="00CE6C11"/>
    <w:rsid w:val="00CF1DE2"/>
    <w:rsid w:val="00CF31F0"/>
    <w:rsid w:val="00CF370A"/>
    <w:rsid w:val="00CF55A0"/>
    <w:rsid w:val="00D02543"/>
    <w:rsid w:val="00D039C8"/>
    <w:rsid w:val="00D04805"/>
    <w:rsid w:val="00D0555D"/>
    <w:rsid w:val="00D05CE8"/>
    <w:rsid w:val="00D074D1"/>
    <w:rsid w:val="00D07D9B"/>
    <w:rsid w:val="00D10BD9"/>
    <w:rsid w:val="00D13957"/>
    <w:rsid w:val="00D1443E"/>
    <w:rsid w:val="00D15B10"/>
    <w:rsid w:val="00D17022"/>
    <w:rsid w:val="00D2063A"/>
    <w:rsid w:val="00D2097C"/>
    <w:rsid w:val="00D22101"/>
    <w:rsid w:val="00D23A5D"/>
    <w:rsid w:val="00D255A3"/>
    <w:rsid w:val="00D37D4C"/>
    <w:rsid w:val="00D41277"/>
    <w:rsid w:val="00D427DD"/>
    <w:rsid w:val="00D44BEA"/>
    <w:rsid w:val="00D46536"/>
    <w:rsid w:val="00D50ED4"/>
    <w:rsid w:val="00D512FC"/>
    <w:rsid w:val="00D530B3"/>
    <w:rsid w:val="00D545F3"/>
    <w:rsid w:val="00D603A2"/>
    <w:rsid w:val="00D605EC"/>
    <w:rsid w:val="00D6295D"/>
    <w:rsid w:val="00D63039"/>
    <w:rsid w:val="00D63525"/>
    <w:rsid w:val="00D660A6"/>
    <w:rsid w:val="00D66A60"/>
    <w:rsid w:val="00D6731D"/>
    <w:rsid w:val="00D67B6C"/>
    <w:rsid w:val="00D74C1F"/>
    <w:rsid w:val="00D77265"/>
    <w:rsid w:val="00D80305"/>
    <w:rsid w:val="00D80D7D"/>
    <w:rsid w:val="00D80E47"/>
    <w:rsid w:val="00D811DC"/>
    <w:rsid w:val="00D916D6"/>
    <w:rsid w:val="00D9370C"/>
    <w:rsid w:val="00D95AFB"/>
    <w:rsid w:val="00D96FD6"/>
    <w:rsid w:val="00D974C7"/>
    <w:rsid w:val="00D97DA6"/>
    <w:rsid w:val="00DA028A"/>
    <w:rsid w:val="00DA09DA"/>
    <w:rsid w:val="00DA36EF"/>
    <w:rsid w:val="00DB31AC"/>
    <w:rsid w:val="00DB3DEE"/>
    <w:rsid w:val="00DB4546"/>
    <w:rsid w:val="00DB46F0"/>
    <w:rsid w:val="00DB491D"/>
    <w:rsid w:val="00DB4D62"/>
    <w:rsid w:val="00DB562E"/>
    <w:rsid w:val="00DB674A"/>
    <w:rsid w:val="00DC07D3"/>
    <w:rsid w:val="00DC24DF"/>
    <w:rsid w:val="00DC30BF"/>
    <w:rsid w:val="00DC7DBB"/>
    <w:rsid w:val="00DD00DF"/>
    <w:rsid w:val="00DD06F0"/>
    <w:rsid w:val="00DD0CCD"/>
    <w:rsid w:val="00DD22A7"/>
    <w:rsid w:val="00DD441B"/>
    <w:rsid w:val="00DD5987"/>
    <w:rsid w:val="00DE1221"/>
    <w:rsid w:val="00DE28C6"/>
    <w:rsid w:val="00DE356D"/>
    <w:rsid w:val="00DE3B44"/>
    <w:rsid w:val="00DE3DD2"/>
    <w:rsid w:val="00DE463C"/>
    <w:rsid w:val="00DF0CB1"/>
    <w:rsid w:val="00DF17EE"/>
    <w:rsid w:val="00DF18C1"/>
    <w:rsid w:val="00DF370E"/>
    <w:rsid w:val="00DF4482"/>
    <w:rsid w:val="00DF4E18"/>
    <w:rsid w:val="00DF519C"/>
    <w:rsid w:val="00E00651"/>
    <w:rsid w:val="00E02554"/>
    <w:rsid w:val="00E0294C"/>
    <w:rsid w:val="00E03A15"/>
    <w:rsid w:val="00E05E13"/>
    <w:rsid w:val="00E13FE9"/>
    <w:rsid w:val="00E171D6"/>
    <w:rsid w:val="00E21181"/>
    <w:rsid w:val="00E2173C"/>
    <w:rsid w:val="00E21E38"/>
    <w:rsid w:val="00E25452"/>
    <w:rsid w:val="00E263ED"/>
    <w:rsid w:val="00E31B41"/>
    <w:rsid w:val="00E341FD"/>
    <w:rsid w:val="00E34DB2"/>
    <w:rsid w:val="00E35740"/>
    <w:rsid w:val="00E35EAF"/>
    <w:rsid w:val="00E36E73"/>
    <w:rsid w:val="00E37B3D"/>
    <w:rsid w:val="00E40A4B"/>
    <w:rsid w:val="00E5193E"/>
    <w:rsid w:val="00E545F6"/>
    <w:rsid w:val="00E5602D"/>
    <w:rsid w:val="00E56E1A"/>
    <w:rsid w:val="00E56FD2"/>
    <w:rsid w:val="00E62364"/>
    <w:rsid w:val="00E62E29"/>
    <w:rsid w:val="00E65B0D"/>
    <w:rsid w:val="00E65EC1"/>
    <w:rsid w:val="00E6639F"/>
    <w:rsid w:val="00E66ADC"/>
    <w:rsid w:val="00E67E12"/>
    <w:rsid w:val="00E721EC"/>
    <w:rsid w:val="00E73F34"/>
    <w:rsid w:val="00E812DB"/>
    <w:rsid w:val="00E8151D"/>
    <w:rsid w:val="00E832F8"/>
    <w:rsid w:val="00E8379D"/>
    <w:rsid w:val="00E85A3C"/>
    <w:rsid w:val="00E9051A"/>
    <w:rsid w:val="00E91B21"/>
    <w:rsid w:val="00E923CB"/>
    <w:rsid w:val="00E92A76"/>
    <w:rsid w:val="00E9318C"/>
    <w:rsid w:val="00E94EBF"/>
    <w:rsid w:val="00EA15C7"/>
    <w:rsid w:val="00EA2626"/>
    <w:rsid w:val="00EA5708"/>
    <w:rsid w:val="00EA6ADB"/>
    <w:rsid w:val="00EA78E8"/>
    <w:rsid w:val="00EB3D8F"/>
    <w:rsid w:val="00EC0318"/>
    <w:rsid w:val="00EC1683"/>
    <w:rsid w:val="00EC7A03"/>
    <w:rsid w:val="00ED2B8D"/>
    <w:rsid w:val="00ED3747"/>
    <w:rsid w:val="00ED6D54"/>
    <w:rsid w:val="00EE02FE"/>
    <w:rsid w:val="00EE28DD"/>
    <w:rsid w:val="00EE2B30"/>
    <w:rsid w:val="00EE3308"/>
    <w:rsid w:val="00EF0AB4"/>
    <w:rsid w:val="00EF22F0"/>
    <w:rsid w:val="00EF3014"/>
    <w:rsid w:val="00EF3C40"/>
    <w:rsid w:val="00EF5C68"/>
    <w:rsid w:val="00EF69E0"/>
    <w:rsid w:val="00EF6F62"/>
    <w:rsid w:val="00EF7D9A"/>
    <w:rsid w:val="00F01964"/>
    <w:rsid w:val="00F0557D"/>
    <w:rsid w:val="00F05BB2"/>
    <w:rsid w:val="00F103FF"/>
    <w:rsid w:val="00F11970"/>
    <w:rsid w:val="00F13815"/>
    <w:rsid w:val="00F1417A"/>
    <w:rsid w:val="00F14825"/>
    <w:rsid w:val="00F1640D"/>
    <w:rsid w:val="00F16B6E"/>
    <w:rsid w:val="00F17AD4"/>
    <w:rsid w:val="00F20F86"/>
    <w:rsid w:val="00F21F34"/>
    <w:rsid w:val="00F22507"/>
    <w:rsid w:val="00F22E0C"/>
    <w:rsid w:val="00F23852"/>
    <w:rsid w:val="00F24097"/>
    <w:rsid w:val="00F318B7"/>
    <w:rsid w:val="00F32020"/>
    <w:rsid w:val="00F3326E"/>
    <w:rsid w:val="00F3412A"/>
    <w:rsid w:val="00F34F60"/>
    <w:rsid w:val="00F35123"/>
    <w:rsid w:val="00F35FCD"/>
    <w:rsid w:val="00F37CBF"/>
    <w:rsid w:val="00F43A73"/>
    <w:rsid w:val="00F4456D"/>
    <w:rsid w:val="00F45027"/>
    <w:rsid w:val="00F456C5"/>
    <w:rsid w:val="00F45BEE"/>
    <w:rsid w:val="00F47845"/>
    <w:rsid w:val="00F47E4F"/>
    <w:rsid w:val="00F502D9"/>
    <w:rsid w:val="00F51A5E"/>
    <w:rsid w:val="00F525ED"/>
    <w:rsid w:val="00F5327A"/>
    <w:rsid w:val="00F53F01"/>
    <w:rsid w:val="00F55F2D"/>
    <w:rsid w:val="00F60857"/>
    <w:rsid w:val="00F60A20"/>
    <w:rsid w:val="00F60D48"/>
    <w:rsid w:val="00F63368"/>
    <w:rsid w:val="00F63795"/>
    <w:rsid w:val="00F638AA"/>
    <w:rsid w:val="00F66FAF"/>
    <w:rsid w:val="00F67E2F"/>
    <w:rsid w:val="00F70719"/>
    <w:rsid w:val="00F74271"/>
    <w:rsid w:val="00F75E44"/>
    <w:rsid w:val="00F769DA"/>
    <w:rsid w:val="00F77D15"/>
    <w:rsid w:val="00F80558"/>
    <w:rsid w:val="00F8174B"/>
    <w:rsid w:val="00F81EC4"/>
    <w:rsid w:val="00F84721"/>
    <w:rsid w:val="00F855AC"/>
    <w:rsid w:val="00F868A6"/>
    <w:rsid w:val="00F87692"/>
    <w:rsid w:val="00F87FBF"/>
    <w:rsid w:val="00F9036F"/>
    <w:rsid w:val="00F93B2D"/>
    <w:rsid w:val="00FA0CC9"/>
    <w:rsid w:val="00FA133C"/>
    <w:rsid w:val="00FA3B8D"/>
    <w:rsid w:val="00FA400F"/>
    <w:rsid w:val="00FA5B92"/>
    <w:rsid w:val="00FB682C"/>
    <w:rsid w:val="00FB799E"/>
    <w:rsid w:val="00FB7CE8"/>
    <w:rsid w:val="00FB7FBB"/>
    <w:rsid w:val="00FC2B90"/>
    <w:rsid w:val="00FD1429"/>
    <w:rsid w:val="00FD15E0"/>
    <w:rsid w:val="00FD2152"/>
    <w:rsid w:val="00FD41D1"/>
    <w:rsid w:val="00FD4732"/>
    <w:rsid w:val="00FD673D"/>
    <w:rsid w:val="00FD695E"/>
    <w:rsid w:val="00FD6BF1"/>
    <w:rsid w:val="00FD71F1"/>
    <w:rsid w:val="00FD7900"/>
    <w:rsid w:val="00FE0573"/>
    <w:rsid w:val="00FE21CD"/>
    <w:rsid w:val="00FE34C3"/>
    <w:rsid w:val="00FE4CD1"/>
    <w:rsid w:val="00FE55FB"/>
    <w:rsid w:val="00FF113B"/>
    <w:rsid w:val="00FF2FC8"/>
    <w:rsid w:val="00FF361D"/>
    <w:rsid w:val="00FF4F3D"/>
    <w:rsid w:val="00FF7CCD"/>
    <w:rsid w:val="0B830AFF"/>
    <w:rsid w:val="4CA07584"/>
    <w:rsid w:val="767F4F3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qFormat="1" w:unhideWhenUsed="0" w:uiPriority="99"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oc 3"/>
    <w:basedOn w:val="1"/>
    <w:next w:val="1"/>
    <w:autoRedefine/>
    <w:semiHidden/>
    <w:qFormat/>
    <w:uiPriority w:val="99"/>
    <w:pPr>
      <w:tabs>
        <w:tab w:val="right" w:leader="dot" w:pos="8380"/>
      </w:tabs>
      <w:spacing w:line="440" w:lineRule="exact"/>
    </w:pPr>
    <w:rPr>
      <w:sz w:val="24"/>
    </w:rPr>
  </w:style>
  <w:style w:type="paragraph" w:styleId="3">
    <w:name w:val="Plain Text"/>
    <w:basedOn w:val="1"/>
    <w:link w:val="11"/>
    <w:uiPriority w:val="99"/>
    <w:rPr>
      <w:rFonts w:ascii="宋体" w:hAnsi="Courier New" w:cs="Courier New"/>
      <w:szCs w:val="21"/>
    </w:rPr>
  </w:style>
  <w:style w:type="paragraph" w:styleId="4">
    <w:name w:val="footer"/>
    <w:basedOn w:val="1"/>
    <w:link w:val="10"/>
    <w:uiPriority w:val="99"/>
    <w:pPr>
      <w:tabs>
        <w:tab w:val="center" w:pos="4153"/>
        <w:tab w:val="right" w:pos="8306"/>
      </w:tabs>
      <w:snapToGrid w:val="0"/>
      <w:jc w:val="left"/>
    </w:pPr>
    <w:rPr>
      <w:sz w:val="18"/>
      <w:szCs w:val="18"/>
    </w:rPr>
  </w:style>
  <w:style w:type="paragraph" w:styleId="5">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99"/>
    <w:rPr>
      <w:rFonts w:cs="Times New Roman"/>
    </w:rPr>
  </w:style>
  <w:style w:type="character" w:customStyle="1" w:styleId="9">
    <w:name w:val="Header Char"/>
    <w:basedOn w:val="7"/>
    <w:link w:val="5"/>
    <w:semiHidden/>
    <w:locked/>
    <w:uiPriority w:val="99"/>
    <w:rPr>
      <w:rFonts w:cs="Times New Roman"/>
      <w:sz w:val="18"/>
      <w:szCs w:val="18"/>
    </w:rPr>
  </w:style>
  <w:style w:type="character" w:customStyle="1" w:styleId="10">
    <w:name w:val="Footer Char"/>
    <w:basedOn w:val="7"/>
    <w:link w:val="4"/>
    <w:semiHidden/>
    <w:locked/>
    <w:uiPriority w:val="99"/>
    <w:rPr>
      <w:rFonts w:cs="Times New Roman"/>
      <w:sz w:val="18"/>
      <w:szCs w:val="18"/>
    </w:rPr>
  </w:style>
  <w:style w:type="character" w:customStyle="1" w:styleId="11">
    <w:name w:val="Plain Text Char"/>
    <w:basedOn w:val="7"/>
    <w:link w:val="3"/>
    <w:semiHidden/>
    <w:qFormat/>
    <w:locked/>
    <w:uiPriority w:val="99"/>
    <w:rPr>
      <w:rFonts w:ascii="宋体" w:hAnsi="Courier New" w:cs="Courier New"/>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4.png"/><Relationship Id="rId13" Type="http://schemas.openxmlformats.org/officeDocument/2006/relationships/image" Target="media/image3.jpeg"/><Relationship Id="rId12" Type="http://schemas.openxmlformats.org/officeDocument/2006/relationships/image" Target="../../../../../../../../lenovo/AppData/Roaming/Tencent/Users/334154829/QQ/WinTemp/RichOle/~7NX%252525602%25252560R%2525255bAA1B%2525257dF3F%25252525TJIN0.png" TargetMode="External"/><Relationship Id="rId11" Type="http://schemas.openxmlformats.org/officeDocument/2006/relationships/image" Target="media/image2.pn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Pages>
  <Words>1138</Words>
  <Characters>1189</Characters>
  <Lines>0</Lines>
  <Paragraphs>0</Paragraphs>
  <TotalTime>1</TotalTime>
  <ScaleCrop>false</ScaleCrop>
  <LinksUpToDate>false</LinksUpToDate>
  <CharactersWithSpaces>1293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2022-11-09T02:28:00Z</dcterms:created>
  <dc:creator>lenovo</dc:creator>
  <cp:lastModifiedBy>国巍</cp:lastModifiedBy>
  <cp:lastPrinted>2017-11-30T00:06:00Z</cp:lastPrinted>
  <dcterms:modified xsi:type="dcterms:W3CDTF">2025-11-27T07:15:33Z</dcterms:modified>
  <dc:title>目    录</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66DBB0F704024242A77BEA6D4E8F9099_12</vt:lpwstr>
  </property>
  <property fmtid="{D5CDD505-2E9C-101B-9397-08002B2CF9AE}" pid="4" name="KSOTemplateDocerSaveRecord">
    <vt:lpwstr>eyJoZGlkIjoiYTRjOTI3NTNiODc2ZGZiOTc0NTZmODFjMTU2M2FhNmIiLCJ1c2VySWQiOiIyMTQ4MTE1OTEifQ==</vt:lpwstr>
  </property>
</Properties>
</file>