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1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898"/>
        <w:gridCol w:w="356"/>
        <w:gridCol w:w="484"/>
        <w:gridCol w:w="1139"/>
        <w:gridCol w:w="600"/>
        <w:gridCol w:w="645"/>
        <w:gridCol w:w="553"/>
        <w:gridCol w:w="173"/>
        <w:gridCol w:w="370"/>
        <w:gridCol w:w="706"/>
        <w:gridCol w:w="354"/>
        <w:gridCol w:w="702"/>
        <w:gridCol w:w="1289"/>
        <w:gridCol w:w="900"/>
        <w:gridCol w:w="1272"/>
      </w:tblGrid>
      <w:tr w:rsidR="00DD2A5A">
        <w:trPr>
          <w:trHeight w:val="285"/>
          <w:jc w:val="center"/>
        </w:trPr>
        <w:tc>
          <w:tcPr>
            <w:tcW w:w="173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D2A5A" w:rsidRDefault="00DD2A5A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</w:rPr>
              <w:t>附件</w:t>
            </w:r>
            <w:r>
              <w:t>5</w:t>
            </w:r>
            <w:r>
              <w:rPr>
                <w:rFonts w:hint="eastAsia"/>
              </w:rPr>
              <w:t>：</w:t>
            </w: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D2A5A" w:rsidRDefault="00DD2A5A">
            <w:pPr>
              <w:rPr>
                <w:rFonts w:ascii="宋体" w:cs="宋体"/>
                <w:sz w:val="24"/>
              </w:rPr>
            </w:pPr>
          </w:p>
        </w:tc>
        <w:tc>
          <w:tcPr>
            <w:tcW w:w="174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D2A5A" w:rsidRDefault="00DD2A5A">
            <w:pPr>
              <w:rPr>
                <w:rFonts w:ascii="宋体" w:cs="宋体"/>
                <w:sz w:val="24"/>
              </w:rPr>
            </w:pPr>
          </w:p>
        </w:tc>
        <w:tc>
          <w:tcPr>
            <w:tcW w:w="17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D2A5A" w:rsidRDefault="00DD2A5A">
            <w:pPr>
              <w:rPr>
                <w:rFonts w:ascii="宋体" w:cs="宋体"/>
                <w:sz w:val="24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D2A5A" w:rsidRDefault="00DD2A5A">
            <w:pPr>
              <w:rPr>
                <w:rFonts w:ascii="宋体" w:cs="宋体"/>
                <w:sz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DD2A5A" w:rsidRDefault="00DD2A5A">
            <w:pPr>
              <w:rPr>
                <w:rFonts w:ascii="宋体" w:cs="宋体"/>
                <w:sz w:val="24"/>
              </w:rPr>
            </w:pPr>
          </w:p>
        </w:tc>
      </w:tr>
      <w:tr w:rsidR="00DD2A5A">
        <w:trPr>
          <w:trHeight w:val="555"/>
          <w:jc w:val="center"/>
        </w:trPr>
        <w:tc>
          <w:tcPr>
            <w:tcW w:w="10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申报实验师职称人员简明情况登记表</w:t>
            </w:r>
          </w:p>
        </w:tc>
      </w:tr>
      <w:tr w:rsidR="00DD2A5A">
        <w:trPr>
          <w:trHeight w:val="420"/>
          <w:jc w:val="center"/>
        </w:trPr>
        <w:tc>
          <w:tcPr>
            <w:tcW w:w="1044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rPr>
                <w:rFonts w:asci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部门（党政盖章）：</w:t>
            </w:r>
            <w:r>
              <w:rPr>
                <w:sz w:val="22"/>
                <w:szCs w:val="22"/>
              </w:rPr>
              <w:t>XXX</w:t>
            </w:r>
            <w:r>
              <w:rPr>
                <w:rFonts w:hint="eastAsia"/>
                <w:sz w:val="22"/>
                <w:szCs w:val="22"/>
              </w:rPr>
              <w:t>学院</w:t>
            </w:r>
            <w:r>
              <w:rPr>
                <w:sz w:val="22"/>
                <w:szCs w:val="22"/>
              </w:rPr>
              <w:t xml:space="preserve">                      </w:t>
            </w:r>
            <w:r>
              <w:rPr>
                <w:rFonts w:hint="eastAsia"/>
                <w:sz w:val="22"/>
                <w:szCs w:val="22"/>
              </w:rPr>
              <w:t>党政负责人签字：</w:t>
            </w:r>
          </w:p>
        </w:tc>
      </w:tr>
      <w:tr w:rsidR="00DD2A5A">
        <w:trPr>
          <w:trHeight w:val="302"/>
          <w:jc w:val="center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姓名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b/>
                <w:bCs/>
              </w:rPr>
            </w:pPr>
            <w:r>
              <w:rPr>
                <w:rFonts w:ascii="楷体_GB2312" w:eastAsia="楷体_GB2312" w:hint="eastAsia"/>
                <w:b/>
                <w:bCs/>
              </w:rPr>
              <w:t>出生</w:t>
            </w:r>
          </w:p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年月</w:t>
            </w:r>
          </w:p>
        </w:tc>
        <w:tc>
          <w:tcPr>
            <w:tcW w:w="238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最后学历（或学位）毕业院校及时间</w:t>
            </w:r>
          </w:p>
        </w:tc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Cs w:val="21"/>
              </w:rPr>
              <w:t>学历</w:t>
            </w:r>
          </w:p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Cs w:val="21"/>
              </w:rPr>
              <w:t>学位</w:t>
            </w:r>
          </w:p>
        </w:tc>
        <w:tc>
          <w:tcPr>
            <w:tcW w:w="2132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现任专业技术职务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 w:val="20"/>
                <w:szCs w:val="20"/>
              </w:rPr>
              <w:t>申报职务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 w:val="22"/>
                <w:szCs w:val="22"/>
              </w:rPr>
              <w:t>晋升类型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 w:val="24"/>
              </w:rPr>
              <w:t>现岗位</w:t>
            </w:r>
          </w:p>
        </w:tc>
      </w:tr>
      <w:tr w:rsidR="00DD2A5A">
        <w:trPr>
          <w:trHeight w:val="324"/>
          <w:jc w:val="center"/>
        </w:trPr>
        <w:tc>
          <w:tcPr>
            <w:tcW w:w="89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  <w:tc>
          <w:tcPr>
            <w:tcW w:w="238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Cs w:val="21"/>
              </w:rPr>
            </w:pP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sz w:val="22"/>
                <w:szCs w:val="22"/>
              </w:rPr>
              <w:t>名称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sz w:val="22"/>
                <w:szCs w:val="22"/>
              </w:rPr>
              <w:t>聘任时间</w:t>
            </w:r>
          </w:p>
        </w:tc>
        <w:tc>
          <w:tcPr>
            <w:tcW w:w="12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spacing w:line="240" w:lineRule="exact"/>
              <w:jc w:val="center"/>
              <w:rPr>
                <w:rFonts w:ascii="黑体" w:eastAsia="黑体" w:hAnsi="黑体" w:cs="宋体"/>
                <w:color w:val="0000FF"/>
                <w:sz w:val="24"/>
              </w:rPr>
            </w:pPr>
          </w:p>
        </w:tc>
        <w:tc>
          <w:tcPr>
            <w:tcW w:w="9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spacing w:line="240" w:lineRule="exact"/>
              <w:jc w:val="center"/>
              <w:rPr>
                <w:rFonts w:ascii="黑体" w:eastAsia="黑体" w:hAnsi="黑体" w:cs="宋体"/>
                <w:color w:val="0000FF"/>
                <w:sz w:val="24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rPr>
                <w:rFonts w:ascii="楷体_GB2312" w:eastAsia="楷体_GB2312" w:hAnsi="宋体" w:cs="宋体"/>
                <w:b/>
                <w:bCs/>
                <w:sz w:val="24"/>
              </w:rPr>
            </w:pPr>
          </w:p>
        </w:tc>
      </w:tr>
      <w:tr w:rsidR="00DD2A5A">
        <w:trPr>
          <w:trHeight w:val="540"/>
          <w:jc w:val="center"/>
        </w:trPr>
        <w:tc>
          <w:tcPr>
            <w:tcW w:w="8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张三</w:t>
            </w: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1977.10</w:t>
            </w:r>
          </w:p>
        </w:tc>
        <w:tc>
          <w:tcPr>
            <w:tcW w:w="23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spacing w:line="240" w:lineRule="exact"/>
              <w:jc w:val="center"/>
              <w:rPr>
                <w:rFonts w:ascii="楷体_GB2312" w:eastAsia="楷体_GB2312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南京大学</w:t>
            </w:r>
          </w:p>
          <w:p w:rsidR="00DD2A5A" w:rsidRDefault="00DD2A5A">
            <w:pPr>
              <w:spacing w:line="240" w:lineRule="exact"/>
              <w:jc w:val="center"/>
              <w:rPr>
                <w:rFonts w:eastAsia="楷体_GB2312"/>
                <w:color w:val="0000FF"/>
                <w:sz w:val="22"/>
                <w:szCs w:val="22"/>
              </w:rPr>
            </w:pPr>
            <w:r>
              <w:rPr>
                <w:rFonts w:eastAsia="楷体_GB2312"/>
                <w:color w:val="0000FF"/>
                <w:sz w:val="22"/>
                <w:szCs w:val="22"/>
              </w:rPr>
              <w:t>2010.06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spacing w:line="240" w:lineRule="exact"/>
              <w:jc w:val="center"/>
              <w:rPr>
                <w:rFonts w:ascii="楷体_GB2312" w:eastAsia="楷体_GB2312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研究生</w:t>
            </w:r>
          </w:p>
          <w:p w:rsidR="00DD2A5A" w:rsidRDefault="00DD2A5A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硕士</w:t>
            </w:r>
          </w:p>
        </w:tc>
        <w:tc>
          <w:tcPr>
            <w:tcW w:w="10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助理实验师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2013.12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spacing w:line="240" w:lineRule="exact"/>
              <w:jc w:val="center"/>
              <w:rPr>
                <w:rFonts w:ascii="楷体_GB2312" w:eastAsia="楷体_GB2312" w:hAnsi="宋体" w:cs="宋体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Ansi="宋体" w:cs="宋体" w:hint="eastAsia"/>
                <w:color w:val="0000FF"/>
                <w:sz w:val="22"/>
                <w:szCs w:val="22"/>
              </w:rPr>
              <w:t>实验师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spacing w:line="240" w:lineRule="exact"/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正常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spacing w:line="240" w:lineRule="exact"/>
              <w:jc w:val="center"/>
              <w:rPr>
                <w:rFonts w:ascii="楷体_GB2312" w:eastAsia="楷体_GB2312"/>
                <w:color w:val="0000FF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  <w:sz w:val="22"/>
                <w:szCs w:val="22"/>
              </w:rPr>
              <w:t>实验员</w:t>
            </w:r>
          </w:p>
        </w:tc>
      </w:tr>
      <w:tr w:rsidR="00DD2A5A">
        <w:trPr>
          <w:trHeight w:val="326"/>
          <w:jc w:val="center"/>
        </w:trPr>
        <w:tc>
          <w:tcPr>
            <w:tcW w:w="34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</w:rPr>
              <w:t>申报学科</w:t>
            </w:r>
          </w:p>
        </w:tc>
        <w:tc>
          <w:tcPr>
            <w:tcW w:w="69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近</w:t>
            </w:r>
            <w:r>
              <w:rPr>
                <w:rFonts w:ascii="楷体_GB2312" w:eastAsia="楷体_GB2312"/>
                <w:b/>
                <w:bCs/>
                <w:color w:val="0000FF"/>
              </w:rPr>
              <w:t>n</w:t>
            </w:r>
            <w:r>
              <w:rPr>
                <w:rFonts w:ascii="楷体_GB2312" w:eastAsia="楷体_GB2312" w:hint="eastAsia"/>
                <w:b/>
                <w:bCs/>
              </w:rPr>
              <w:t>学年任课情况</w:t>
            </w:r>
            <w:r>
              <w:rPr>
                <w:rFonts w:ascii="楷体_GB2312" w:eastAsia="楷体_GB2312" w:hint="eastAsia"/>
                <w:color w:val="FF0000"/>
                <w:sz w:val="16"/>
                <w:szCs w:val="16"/>
              </w:rPr>
              <w:t>（</w:t>
            </w:r>
            <w:r>
              <w:rPr>
                <w:rFonts w:ascii="楷体_GB2312" w:eastAsia="楷体_GB2312"/>
                <w:color w:val="FF0000"/>
                <w:sz w:val="16"/>
                <w:szCs w:val="16"/>
              </w:rPr>
              <w:t>n</w:t>
            </w:r>
            <w:r>
              <w:rPr>
                <w:rFonts w:ascii="楷体_GB2312" w:eastAsia="楷体_GB2312" w:hint="eastAsia"/>
                <w:color w:val="FF0000"/>
                <w:sz w:val="16"/>
                <w:szCs w:val="16"/>
              </w:rPr>
              <w:t>为任职年限，只统计理论学时，不含</w:t>
            </w:r>
            <w:r>
              <w:rPr>
                <w:rFonts w:ascii="楷体_GB2312" w:eastAsia="楷体_GB2312"/>
                <w:color w:val="FF0000"/>
                <w:sz w:val="16"/>
                <w:szCs w:val="16"/>
              </w:rPr>
              <w:t>25-2</w:t>
            </w:r>
            <w:bookmarkStart w:id="0" w:name="_GoBack"/>
            <w:bookmarkEnd w:id="0"/>
            <w:r>
              <w:rPr>
                <w:rFonts w:ascii="楷体_GB2312" w:eastAsia="楷体_GB2312"/>
                <w:color w:val="FF0000"/>
                <w:sz w:val="16"/>
                <w:szCs w:val="16"/>
              </w:rPr>
              <w:t>6</w:t>
            </w:r>
            <w:r>
              <w:rPr>
                <w:rFonts w:ascii="楷体_GB2312" w:eastAsia="楷体_GB2312" w:hint="eastAsia"/>
                <w:color w:val="FF0000"/>
                <w:sz w:val="16"/>
                <w:szCs w:val="16"/>
              </w:rPr>
              <w:t>学年，阅后删除）</w:t>
            </w:r>
          </w:p>
        </w:tc>
      </w:tr>
      <w:tr w:rsidR="00DD2A5A">
        <w:trPr>
          <w:trHeight w:val="290"/>
          <w:jc w:val="center"/>
        </w:trPr>
        <w:tc>
          <w:tcPr>
            <w:tcW w:w="34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int="eastAsia"/>
                <w:color w:val="0000FF"/>
              </w:rPr>
              <w:t>填写二级学科</w:t>
            </w:r>
          </w:p>
        </w:tc>
        <w:tc>
          <w:tcPr>
            <w:tcW w:w="17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sz w:val="22"/>
                <w:szCs w:val="22"/>
              </w:rPr>
            </w:pPr>
            <w:r>
              <w:rPr>
                <w:rFonts w:ascii="楷体_GB2312" w:eastAsia="楷体_GB2312" w:hint="eastAsia"/>
                <w:sz w:val="22"/>
                <w:szCs w:val="22"/>
              </w:rPr>
              <w:t>总学时</w:t>
            </w:r>
          </w:p>
        </w:tc>
        <w:tc>
          <w:tcPr>
            <w:tcW w:w="17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</w:t>
            </w:r>
          </w:p>
        </w:tc>
        <w:tc>
          <w:tcPr>
            <w:tcW w:w="2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sz w:val="22"/>
                <w:szCs w:val="22"/>
              </w:rPr>
            </w:pPr>
            <w:r>
              <w:rPr>
                <w:rFonts w:ascii="楷体_GB2312" w:eastAsia="楷体_GB2312" w:hint="eastAsia"/>
                <w:sz w:val="22"/>
                <w:szCs w:val="22"/>
              </w:rPr>
              <w:t>年平均学时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0</w:t>
            </w:r>
          </w:p>
        </w:tc>
      </w:tr>
      <w:tr w:rsidR="00DD2A5A">
        <w:trPr>
          <w:trHeight w:val="266"/>
          <w:jc w:val="center"/>
        </w:trPr>
        <w:tc>
          <w:tcPr>
            <w:tcW w:w="6980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</w:rPr>
              <w:t>近</w:t>
            </w:r>
            <w:r>
              <w:rPr>
                <w:rFonts w:ascii="楷体_GB2312" w:eastAsia="楷体_GB2312"/>
                <w:b/>
                <w:bCs/>
                <w:color w:val="0000FF"/>
              </w:rPr>
              <w:t>n</w:t>
            </w:r>
            <w:r>
              <w:rPr>
                <w:rFonts w:ascii="楷体_GB2312" w:eastAsia="楷体_GB2312" w:hint="eastAsia"/>
                <w:b/>
                <w:bCs/>
              </w:rPr>
              <w:t>年考核情况</w:t>
            </w:r>
            <w:r>
              <w:rPr>
                <w:rFonts w:ascii="楷体_GB2312" w:eastAsia="楷体_GB2312" w:hint="eastAsia"/>
                <w:color w:val="FF0000"/>
                <w:sz w:val="16"/>
                <w:szCs w:val="16"/>
              </w:rPr>
              <w:t>（</w:t>
            </w:r>
            <w:r>
              <w:rPr>
                <w:rFonts w:ascii="楷体_GB2312" w:eastAsia="楷体_GB2312"/>
                <w:color w:val="FF0000"/>
                <w:sz w:val="16"/>
                <w:szCs w:val="16"/>
              </w:rPr>
              <w:t>n</w:t>
            </w:r>
            <w:r>
              <w:rPr>
                <w:rFonts w:ascii="楷体_GB2312" w:eastAsia="楷体_GB2312" w:hint="eastAsia"/>
                <w:color w:val="FF0000"/>
                <w:sz w:val="16"/>
                <w:szCs w:val="16"/>
              </w:rPr>
              <w:t>为任职年限，阅后删除）</w:t>
            </w: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 w:val="24"/>
              </w:rPr>
              <w:t>师德考核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sz w:val="24"/>
              </w:rPr>
              <w:t>符合条款</w:t>
            </w:r>
          </w:p>
        </w:tc>
      </w:tr>
      <w:tr w:rsidR="00DD2A5A">
        <w:trPr>
          <w:trHeight w:val="254"/>
          <w:jc w:val="center"/>
        </w:trPr>
        <w:tc>
          <w:tcPr>
            <w:tcW w:w="347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int="eastAsia"/>
              </w:rPr>
              <w:t>教学质量考核情况</w:t>
            </w:r>
          </w:p>
        </w:tc>
        <w:tc>
          <w:tcPr>
            <w:tcW w:w="350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楷体_GB2312" w:eastAsia="楷体_GB2312" w:hAnsi="宋体" w:cs="宋体"/>
                <w:sz w:val="24"/>
              </w:rPr>
            </w:pPr>
            <w:r>
              <w:rPr>
                <w:rFonts w:ascii="楷体_GB2312" w:eastAsia="楷体_GB2312" w:hint="eastAsia"/>
              </w:rPr>
              <w:t>年度考核情况</w:t>
            </w:r>
          </w:p>
        </w:tc>
        <w:tc>
          <w:tcPr>
            <w:tcW w:w="12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黑体" w:eastAsia="黑体" w:hAnsi="黑体" w:cs="宋体"/>
                <w:color w:val="0000FF"/>
                <w:szCs w:val="21"/>
              </w:rPr>
            </w:pPr>
          </w:p>
        </w:tc>
        <w:tc>
          <w:tcPr>
            <w:tcW w:w="217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黑体" w:eastAsia="黑体" w:hAnsi="黑体" w:cs="宋体"/>
                <w:color w:val="0000FF"/>
                <w:szCs w:val="21"/>
              </w:rPr>
            </w:pPr>
          </w:p>
        </w:tc>
      </w:tr>
      <w:tr w:rsidR="00DD2A5A">
        <w:trPr>
          <w:trHeight w:val="319"/>
          <w:jc w:val="center"/>
        </w:trPr>
        <w:tc>
          <w:tcPr>
            <w:tcW w:w="12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2024-2024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优秀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2024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优秀</w:t>
            </w:r>
          </w:p>
        </w:tc>
        <w:tc>
          <w:tcPr>
            <w:tcW w:w="1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2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  <w:tc>
          <w:tcPr>
            <w:tcW w:w="217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</w:tr>
      <w:tr w:rsidR="00DD2A5A">
        <w:trPr>
          <w:trHeight w:val="319"/>
          <w:jc w:val="center"/>
        </w:trPr>
        <w:tc>
          <w:tcPr>
            <w:tcW w:w="12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2023-2024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良好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A5A" w:rsidRDefault="00DD2A5A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2023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合格</w:t>
            </w:r>
          </w:p>
        </w:tc>
        <w:tc>
          <w:tcPr>
            <w:tcW w:w="1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D2A5A" w:rsidRDefault="00DD2A5A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A5A" w:rsidRDefault="00DD2A5A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黑体" w:eastAsia="黑体" w:hAnsi="黑体" w:cs="宋体"/>
                <w:szCs w:val="21"/>
              </w:rPr>
            </w:pPr>
            <w:r>
              <w:rPr>
                <w:rFonts w:ascii="黑体" w:eastAsia="黑体" w:hAnsi="黑体" w:cs="宋体" w:hint="eastAsia"/>
                <w:szCs w:val="21"/>
              </w:rPr>
              <w:t>合格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黑体" w:eastAsia="黑体" w:hAnsi="黑体" w:cs="宋体"/>
                <w:color w:val="0000FF"/>
                <w:szCs w:val="21"/>
              </w:rPr>
            </w:pPr>
            <w:r>
              <w:rPr>
                <w:rFonts w:ascii="黑体" w:eastAsia="黑体" w:hAnsi="黑体" w:cs="宋体" w:hint="eastAsia"/>
                <w:color w:val="0000FF"/>
                <w:szCs w:val="21"/>
              </w:rPr>
              <w:t>十三（一）；十四；十五（一）、（六）</w:t>
            </w:r>
          </w:p>
        </w:tc>
      </w:tr>
      <w:tr w:rsidR="00DD2A5A">
        <w:trPr>
          <w:trHeight w:val="319"/>
          <w:jc w:val="center"/>
        </w:trPr>
        <w:tc>
          <w:tcPr>
            <w:tcW w:w="12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2022-2023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良好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A5A" w:rsidRDefault="00DD2A5A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2022</w:t>
            </w:r>
          </w:p>
        </w:tc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合格</w:t>
            </w:r>
          </w:p>
        </w:tc>
        <w:tc>
          <w:tcPr>
            <w:tcW w:w="1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D2A5A" w:rsidRDefault="00DD2A5A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A5A" w:rsidRDefault="00DD2A5A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黑体" w:eastAsia="黑体" w:hAnsi="黑体" w:cs="宋体"/>
                <w:color w:val="0000FF"/>
                <w:sz w:val="22"/>
                <w:szCs w:val="22"/>
              </w:rPr>
            </w:pPr>
          </w:p>
        </w:tc>
        <w:tc>
          <w:tcPr>
            <w:tcW w:w="217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黑体" w:eastAsia="黑体" w:hAnsi="黑体" w:cs="宋体"/>
                <w:color w:val="0000FF"/>
                <w:sz w:val="22"/>
                <w:szCs w:val="22"/>
              </w:rPr>
            </w:pPr>
          </w:p>
        </w:tc>
      </w:tr>
      <w:tr w:rsidR="00DD2A5A">
        <w:trPr>
          <w:trHeight w:val="319"/>
          <w:jc w:val="center"/>
        </w:trPr>
        <w:tc>
          <w:tcPr>
            <w:tcW w:w="12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A5A" w:rsidRDefault="00DD2A5A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color w:val="0000FF"/>
                <w:szCs w:val="21"/>
              </w:rPr>
            </w:pPr>
          </w:p>
        </w:tc>
        <w:tc>
          <w:tcPr>
            <w:tcW w:w="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D2A5A" w:rsidRDefault="00DD2A5A">
            <w:pPr>
              <w:jc w:val="center"/>
              <w:rPr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2A5A" w:rsidRDefault="00DD2A5A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  <w:tc>
          <w:tcPr>
            <w:tcW w:w="217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D2A5A" w:rsidRDefault="00DD2A5A">
            <w:pPr>
              <w:rPr>
                <w:rFonts w:ascii="楷体_GB2312" w:eastAsia="楷体_GB2312" w:hAnsi="宋体" w:cs="宋体"/>
                <w:sz w:val="22"/>
                <w:szCs w:val="22"/>
              </w:rPr>
            </w:pPr>
          </w:p>
        </w:tc>
      </w:tr>
      <w:tr w:rsidR="00DD2A5A">
        <w:trPr>
          <w:trHeight w:val="625"/>
          <w:jc w:val="center"/>
        </w:trPr>
        <w:tc>
          <w:tcPr>
            <w:tcW w:w="173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D2A5A" w:rsidRDefault="00DD2A5A">
            <w:pPr>
              <w:jc w:val="center"/>
              <w:rPr>
                <w:rFonts w:ascii="楷体_GB2312" w:eastAsia="楷体_GB2312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任现职以来</w:t>
            </w:r>
          </w:p>
          <w:p w:rsidR="00DD2A5A" w:rsidRDefault="00DD2A5A">
            <w:pPr>
              <w:jc w:val="center"/>
              <w:rPr>
                <w:rFonts w:ascii="楷体_GB2312" w:eastAsia="楷体_GB2312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取得业绩</w:t>
            </w:r>
          </w:p>
          <w:p w:rsidR="00DD2A5A" w:rsidRDefault="00DD2A5A">
            <w:pPr>
              <w:jc w:val="center"/>
              <w:rPr>
                <w:rFonts w:ascii="楷体_GB2312" w:eastAsia="楷体_GB2312" w:hAnsi="宋体" w:cs="宋体"/>
                <w:b/>
                <w:bCs/>
                <w:sz w:val="22"/>
                <w:szCs w:val="22"/>
              </w:rPr>
            </w:pPr>
            <w:r>
              <w:rPr>
                <w:rFonts w:ascii="楷体_GB2312" w:eastAsia="楷体_GB2312" w:hint="eastAsia"/>
                <w:b/>
                <w:bCs/>
                <w:sz w:val="22"/>
                <w:szCs w:val="22"/>
              </w:rPr>
              <w:t>成果情况</w:t>
            </w:r>
          </w:p>
        </w:tc>
        <w:tc>
          <w:tcPr>
            <w:tcW w:w="8703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</w:tcPr>
          <w:p w:rsidR="00DD2A5A" w:rsidRDefault="00DD2A5A">
            <w:pPr>
              <w:spacing w:line="240" w:lineRule="exact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（以下内容须按照《任现职以来业绩成果登记表》中的业绩成果书写格式填写，没有的项目请删除。其中论文、项目、知识产权、教学效果等内容须注明类别。阅后删除）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学术论文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教研论文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学术著作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教材</w:t>
            </w:r>
            <w:r>
              <w:rPr>
                <w:rFonts w:ascii="黑体" w:eastAsia="黑体" w:hAnsi="黑体"/>
                <w:szCs w:val="21"/>
              </w:rPr>
              <w:tab/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科研项目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产学研合作项目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知识产权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科研奖励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教育教学研究项目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教学成果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专业实践业绩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教学效果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  <w:r>
              <w:rPr>
                <w:rFonts w:eastAsia="仿宋_GB2312" w:hint="eastAsia"/>
                <w:color w:val="0000FF"/>
                <w:szCs w:val="21"/>
              </w:rPr>
              <w:t>（</w:t>
            </w:r>
            <w:r>
              <w:rPr>
                <w:rFonts w:eastAsia="仿宋_GB2312"/>
                <w:color w:val="0000FF"/>
                <w:szCs w:val="21"/>
              </w:rPr>
              <w:t>X</w:t>
            </w:r>
            <w:r>
              <w:rPr>
                <w:rFonts w:eastAsia="仿宋_GB2312" w:hint="eastAsia"/>
                <w:color w:val="0000FF"/>
                <w:szCs w:val="21"/>
              </w:rPr>
              <w:t>类）</w:t>
            </w: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</w:p>
          <w:p w:rsidR="00DD2A5A" w:rsidRDefault="00DD2A5A">
            <w:pPr>
              <w:spacing w:line="22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其它</w:t>
            </w:r>
          </w:p>
          <w:p w:rsidR="00DD2A5A" w:rsidRDefault="00DD2A5A">
            <w:pPr>
              <w:spacing w:line="220" w:lineRule="exact"/>
              <w:rPr>
                <w:rFonts w:eastAsia="仿宋_GB2312"/>
                <w:color w:val="0000FF"/>
                <w:szCs w:val="21"/>
              </w:rPr>
            </w:pPr>
            <w:r>
              <w:rPr>
                <w:rFonts w:eastAsia="仿宋_GB2312"/>
                <w:color w:val="0000FF"/>
                <w:szCs w:val="21"/>
              </w:rPr>
              <w:t>1. XXXXX</w:t>
            </w:r>
          </w:p>
          <w:p w:rsidR="00DD2A5A" w:rsidRDefault="00DD2A5A">
            <w:pPr>
              <w:spacing w:line="200" w:lineRule="exact"/>
              <w:rPr>
                <w:rFonts w:eastAsia="仿宋_GB2312"/>
                <w:color w:val="0000FF"/>
                <w:sz w:val="18"/>
                <w:szCs w:val="18"/>
              </w:rPr>
            </w:pPr>
          </w:p>
        </w:tc>
      </w:tr>
    </w:tbl>
    <w:p w:rsidR="00DD2A5A" w:rsidRDefault="00DD2A5A">
      <w:pPr>
        <w:spacing w:line="240" w:lineRule="exact"/>
        <w:rPr>
          <w:rFonts w:ascii="楷体_GB2312" w:eastAsia="楷体_GB2312"/>
          <w:sz w:val="18"/>
          <w:szCs w:val="18"/>
        </w:rPr>
      </w:pPr>
      <w:r>
        <w:rPr>
          <w:rFonts w:ascii="楷体_GB2312" w:eastAsia="楷体_GB2312" w:hint="eastAsia"/>
          <w:sz w:val="18"/>
          <w:szCs w:val="18"/>
        </w:rPr>
        <w:t>备注：</w:t>
      </w:r>
      <w:r>
        <w:rPr>
          <w:rFonts w:ascii="楷体_GB2312" w:eastAsia="楷体_GB2312"/>
          <w:sz w:val="18"/>
          <w:szCs w:val="18"/>
        </w:rPr>
        <w:t>1.</w:t>
      </w:r>
      <w:r>
        <w:rPr>
          <w:rFonts w:ascii="楷体_GB2312" w:eastAsia="楷体_GB2312" w:hint="eastAsia"/>
          <w:sz w:val="18"/>
          <w:szCs w:val="18"/>
        </w:rPr>
        <w:t>登记表中的业绩成果必须与《任现职以来业绩成果登记表》中的业绩成果保持一致。</w:t>
      </w:r>
    </w:p>
    <w:p w:rsidR="00DD2A5A" w:rsidRDefault="00DD2A5A" w:rsidP="003C57B9">
      <w:pPr>
        <w:spacing w:line="240" w:lineRule="exact"/>
        <w:ind w:firstLineChars="300" w:firstLine="31680"/>
        <w:rPr>
          <w:rFonts w:ascii="楷体_GB2312" w:eastAsia="楷体_GB2312"/>
          <w:color w:val="FF0000"/>
          <w:sz w:val="18"/>
          <w:szCs w:val="18"/>
        </w:rPr>
      </w:pPr>
      <w:r>
        <w:rPr>
          <w:rFonts w:ascii="楷体_GB2312" w:eastAsia="楷体_GB2312"/>
          <w:sz w:val="18"/>
          <w:szCs w:val="18"/>
        </w:rPr>
        <w:t>2.</w:t>
      </w:r>
      <w:r>
        <w:rPr>
          <w:rFonts w:ascii="楷体_GB2312" w:eastAsia="楷体_GB2312" w:hint="eastAsia"/>
          <w:sz w:val="18"/>
          <w:szCs w:val="18"/>
        </w:rPr>
        <w:t>本表格务必保持</w:t>
      </w:r>
      <w:r>
        <w:rPr>
          <w:rFonts w:ascii="楷体_GB2312" w:eastAsia="楷体_GB2312"/>
          <w:sz w:val="18"/>
          <w:szCs w:val="18"/>
        </w:rPr>
        <w:t>1</w:t>
      </w:r>
      <w:r>
        <w:rPr>
          <w:rFonts w:ascii="楷体_GB2312" w:eastAsia="楷体_GB2312" w:hint="eastAsia"/>
          <w:sz w:val="18"/>
          <w:szCs w:val="18"/>
        </w:rPr>
        <w:t>页</w:t>
      </w:r>
      <w:r>
        <w:rPr>
          <w:rFonts w:ascii="楷体_GB2312" w:eastAsia="楷体_GB2312"/>
          <w:sz w:val="18"/>
          <w:szCs w:val="18"/>
        </w:rPr>
        <w:t>A4</w:t>
      </w:r>
      <w:r>
        <w:rPr>
          <w:rFonts w:ascii="楷体_GB2312" w:eastAsia="楷体_GB2312" w:hint="eastAsia"/>
          <w:sz w:val="18"/>
          <w:szCs w:val="18"/>
        </w:rPr>
        <w:t>纸正反面打印</w:t>
      </w:r>
      <w:r>
        <w:rPr>
          <w:rFonts w:ascii="楷体_GB2312" w:eastAsia="楷体_GB2312"/>
          <w:sz w:val="18"/>
          <w:szCs w:val="18"/>
        </w:rPr>
        <w:t>1</w:t>
      </w:r>
      <w:r>
        <w:rPr>
          <w:rFonts w:ascii="楷体_GB2312" w:eastAsia="楷体_GB2312" w:hint="eastAsia"/>
          <w:sz w:val="18"/>
          <w:szCs w:val="18"/>
        </w:rPr>
        <w:t>份。</w:t>
      </w:r>
    </w:p>
    <w:p w:rsidR="00DD2A5A" w:rsidRDefault="00DD2A5A">
      <w:pPr>
        <w:rPr>
          <w:rFonts w:ascii="楷体_GB2312" w:eastAsia="楷体_GB2312"/>
          <w:color w:val="FF0000"/>
          <w:sz w:val="18"/>
          <w:szCs w:val="18"/>
        </w:rPr>
      </w:pPr>
    </w:p>
    <w:sectPr w:rsidR="00DD2A5A" w:rsidSect="00B160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68" w:right="1800" w:bottom="624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A5A" w:rsidRDefault="00DD2A5A" w:rsidP="00B16018">
      <w:r>
        <w:separator/>
      </w:r>
    </w:p>
  </w:endnote>
  <w:endnote w:type="continuationSeparator" w:id="0">
    <w:p w:rsidR="00DD2A5A" w:rsidRDefault="00DD2A5A" w:rsidP="00B16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5A" w:rsidRDefault="00DD2A5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5A" w:rsidRDefault="00DD2A5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5A" w:rsidRDefault="00DD2A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A5A" w:rsidRDefault="00DD2A5A" w:rsidP="00B16018">
      <w:r>
        <w:separator/>
      </w:r>
    </w:p>
  </w:footnote>
  <w:footnote w:type="continuationSeparator" w:id="0">
    <w:p w:rsidR="00DD2A5A" w:rsidRDefault="00DD2A5A" w:rsidP="00B160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5A" w:rsidRDefault="00DD2A5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5A" w:rsidRDefault="00DD2A5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5A" w:rsidRDefault="00DD2A5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0F8"/>
    <w:rsid w:val="000028A8"/>
    <w:rsid w:val="00003F20"/>
    <w:rsid w:val="000043F0"/>
    <w:rsid w:val="00004822"/>
    <w:rsid w:val="00006D87"/>
    <w:rsid w:val="0000794C"/>
    <w:rsid w:val="00010EF7"/>
    <w:rsid w:val="00013CFD"/>
    <w:rsid w:val="00013D02"/>
    <w:rsid w:val="0001704D"/>
    <w:rsid w:val="000173CE"/>
    <w:rsid w:val="0002192C"/>
    <w:rsid w:val="00023758"/>
    <w:rsid w:val="000250B6"/>
    <w:rsid w:val="00025A51"/>
    <w:rsid w:val="00026D59"/>
    <w:rsid w:val="00027021"/>
    <w:rsid w:val="0002733D"/>
    <w:rsid w:val="0003241E"/>
    <w:rsid w:val="00032DFC"/>
    <w:rsid w:val="00036875"/>
    <w:rsid w:val="00036D9E"/>
    <w:rsid w:val="000372D7"/>
    <w:rsid w:val="0003764D"/>
    <w:rsid w:val="00042133"/>
    <w:rsid w:val="00044212"/>
    <w:rsid w:val="00044F6E"/>
    <w:rsid w:val="00046422"/>
    <w:rsid w:val="0004695D"/>
    <w:rsid w:val="000516A7"/>
    <w:rsid w:val="00051E4D"/>
    <w:rsid w:val="00052575"/>
    <w:rsid w:val="00053781"/>
    <w:rsid w:val="0005455F"/>
    <w:rsid w:val="00054BDD"/>
    <w:rsid w:val="000561BF"/>
    <w:rsid w:val="0005620B"/>
    <w:rsid w:val="00056A0E"/>
    <w:rsid w:val="0005789C"/>
    <w:rsid w:val="00060935"/>
    <w:rsid w:val="0006163E"/>
    <w:rsid w:val="00061757"/>
    <w:rsid w:val="00061F07"/>
    <w:rsid w:val="000629AB"/>
    <w:rsid w:val="000672AE"/>
    <w:rsid w:val="000723B2"/>
    <w:rsid w:val="00072421"/>
    <w:rsid w:val="000732C3"/>
    <w:rsid w:val="000733C5"/>
    <w:rsid w:val="00074201"/>
    <w:rsid w:val="00076600"/>
    <w:rsid w:val="00076E12"/>
    <w:rsid w:val="0008315E"/>
    <w:rsid w:val="00083EE9"/>
    <w:rsid w:val="0008726E"/>
    <w:rsid w:val="00090838"/>
    <w:rsid w:val="00091209"/>
    <w:rsid w:val="0009240E"/>
    <w:rsid w:val="000938F4"/>
    <w:rsid w:val="00093FDF"/>
    <w:rsid w:val="00097146"/>
    <w:rsid w:val="00097244"/>
    <w:rsid w:val="000A03BF"/>
    <w:rsid w:val="000A2BBB"/>
    <w:rsid w:val="000A3F2E"/>
    <w:rsid w:val="000A4968"/>
    <w:rsid w:val="000A5313"/>
    <w:rsid w:val="000A5B57"/>
    <w:rsid w:val="000A6956"/>
    <w:rsid w:val="000A6C93"/>
    <w:rsid w:val="000B12E7"/>
    <w:rsid w:val="000B1415"/>
    <w:rsid w:val="000B2062"/>
    <w:rsid w:val="000B209D"/>
    <w:rsid w:val="000B324B"/>
    <w:rsid w:val="000B41D7"/>
    <w:rsid w:val="000B51EB"/>
    <w:rsid w:val="000B781D"/>
    <w:rsid w:val="000B792A"/>
    <w:rsid w:val="000C020C"/>
    <w:rsid w:val="000C1814"/>
    <w:rsid w:val="000C252D"/>
    <w:rsid w:val="000C25B8"/>
    <w:rsid w:val="000C494E"/>
    <w:rsid w:val="000C63A3"/>
    <w:rsid w:val="000D16BF"/>
    <w:rsid w:val="000D20AA"/>
    <w:rsid w:val="000D42E3"/>
    <w:rsid w:val="000D520B"/>
    <w:rsid w:val="000D5FAA"/>
    <w:rsid w:val="000D639E"/>
    <w:rsid w:val="000D6EB8"/>
    <w:rsid w:val="000D7B6F"/>
    <w:rsid w:val="000E0449"/>
    <w:rsid w:val="000E20DE"/>
    <w:rsid w:val="000E7923"/>
    <w:rsid w:val="000F35D7"/>
    <w:rsid w:val="000F524F"/>
    <w:rsid w:val="000F5585"/>
    <w:rsid w:val="000F5AA7"/>
    <w:rsid w:val="000F65FF"/>
    <w:rsid w:val="000F7306"/>
    <w:rsid w:val="000F766B"/>
    <w:rsid w:val="000F7C58"/>
    <w:rsid w:val="0010017C"/>
    <w:rsid w:val="0010053D"/>
    <w:rsid w:val="00101B4B"/>
    <w:rsid w:val="00103059"/>
    <w:rsid w:val="00103BBC"/>
    <w:rsid w:val="00104963"/>
    <w:rsid w:val="0010503E"/>
    <w:rsid w:val="00107566"/>
    <w:rsid w:val="001105D9"/>
    <w:rsid w:val="00111416"/>
    <w:rsid w:val="00113A87"/>
    <w:rsid w:val="00113EA8"/>
    <w:rsid w:val="00114673"/>
    <w:rsid w:val="001147F3"/>
    <w:rsid w:val="00117585"/>
    <w:rsid w:val="00117A09"/>
    <w:rsid w:val="00121FA3"/>
    <w:rsid w:val="00122E40"/>
    <w:rsid w:val="001240EC"/>
    <w:rsid w:val="001243BF"/>
    <w:rsid w:val="0012484C"/>
    <w:rsid w:val="0012572C"/>
    <w:rsid w:val="00126DD3"/>
    <w:rsid w:val="00130190"/>
    <w:rsid w:val="00132893"/>
    <w:rsid w:val="00133660"/>
    <w:rsid w:val="00134AA0"/>
    <w:rsid w:val="001355C4"/>
    <w:rsid w:val="00135C3A"/>
    <w:rsid w:val="0013702D"/>
    <w:rsid w:val="001404EF"/>
    <w:rsid w:val="00141D7E"/>
    <w:rsid w:val="00142255"/>
    <w:rsid w:val="001433E9"/>
    <w:rsid w:val="00144F51"/>
    <w:rsid w:val="0014730E"/>
    <w:rsid w:val="00150072"/>
    <w:rsid w:val="00150713"/>
    <w:rsid w:val="001558C3"/>
    <w:rsid w:val="001576D8"/>
    <w:rsid w:val="0016260C"/>
    <w:rsid w:val="00162F7A"/>
    <w:rsid w:val="001642A7"/>
    <w:rsid w:val="001653C7"/>
    <w:rsid w:val="00165B89"/>
    <w:rsid w:val="00171CCC"/>
    <w:rsid w:val="00173A2A"/>
    <w:rsid w:val="00173D5A"/>
    <w:rsid w:val="00174809"/>
    <w:rsid w:val="00175060"/>
    <w:rsid w:val="0017563C"/>
    <w:rsid w:val="0017631B"/>
    <w:rsid w:val="00176D9F"/>
    <w:rsid w:val="0017705B"/>
    <w:rsid w:val="00177D07"/>
    <w:rsid w:val="00182A64"/>
    <w:rsid w:val="00183E76"/>
    <w:rsid w:val="001842B6"/>
    <w:rsid w:val="00184756"/>
    <w:rsid w:val="0018656D"/>
    <w:rsid w:val="00187180"/>
    <w:rsid w:val="00195638"/>
    <w:rsid w:val="001971F6"/>
    <w:rsid w:val="00197C0C"/>
    <w:rsid w:val="001A119E"/>
    <w:rsid w:val="001A6453"/>
    <w:rsid w:val="001A7DAC"/>
    <w:rsid w:val="001B1D70"/>
    <w:rsid w:val="001B203C"/>
    <w:rsid w:val="001B2DB5"/>
    <w:rsid w:val="001B3D7C"/>
    <w:rsid w:val="001B4FBB"/>
    <w:rsid w:val="001B519A"/>
    <w:rsid w:val="001B7DE2"/>
    <w:rsid w:val="001C1DE6"/>
    <w:rsid w:val="001C2078"/>
    <w:rsid w:val="001C2B70"/>
    <w:rsid w:val="001C4526"/>
    <w:rsid w:val="001C547A"/>
    <w:rsid w:val="001C6B7C"/>
    <w:rsid w:val="001C7FD5"/>
    <w:rsid w:val="001D020A"/>
    <w:rsid w:val="001D7C64"/>
    <w:rsid w:val="001E2B90"/>
    <w:rsid w:val="001E32A6"/>
    <w:rsid w:val="001E37F4"/>
    <w:rsid w:val="001E3E95"/>
    <w:rsid w:val="001E7BF4"/>
    <w:rsid w:val="001F55D2"/>
    <w:rsid w:val="001F5821"/>
    <w:rsid w:val="001F6A03"/>
    <w:rsid w:val="001F7669"/>
    <w:rsid w:val="001F77CC"/>
    <w:rsid w:val="001F7D03"/>
    <w:rsid w:val="00202DA7"/>
    <w:rsid w:val="002031BE"/>
    <w:rsid w:val="00204AA4"/>
    <w:rsid w:val="00204F21"/>
    <w:rsid w:val="002054D7"/>
    <w:rsid w:val="00205AB7"/>
    <w:rsid w:val="002064DA"/>
    <w:rsid w:val="0020744A"/>
    <w:rsid w:val="00207455"/>
    <w:rsid w:val="002150FD"/>
    <w:rsid w:val="002174D7"/>
    <w:rsid w:val="002175A1"/>
    <w:rsid w:val="002234E5"/>
    <w:rsid w:val="002245E5"/>
    <w:rsid w:val="00224CE9"/>
    <w:rsid w:val="00224F75"/>
    <w:rsid w:val="002255A8"/>
    <w:rsid w:val="00225B04"/>
    <w:rsid w:val="00226123"/>
    <w:rsid w:val="00232AF0"/>
    <w:rsid w:val="0024046E"/>
    <w:rsid w:val="00240618"/>
    <w:rsid w:val="002409BD"/>
    <w:rsid w:val="002418FD"/>
    <w:rsid w:val="00241F41"/>
    <w:rsid w:val="0024624E"/>
    <w:rsid w:val="0024685A"/>
    <w:rsid w:val="00247725"/>
    <w:rsid w:val="00250D64"/>
    <w:rsid w:val="00251123"/>
    <w:rsid w:val="002512BD"/>
    <w:rsid w:val="0025140D"/>
    <w:rsid w:val="002515CF"/>
    <w:rsid w:val="00254247"/>
    <w:rsid w:val="00255D4D"/>
    <w:rsid w:val="00256551"/>
    <w:rsid w:val="00257045"/>
    <w:rsid w:val="00257316"/>
    <w:rsid w:val="002623F3"/>
    <w:rsid w:val="0026266C"/>
    <w:rsid w:val="00263181"/>
    <w:rsid w:val="0026391E"/>
    <w:rsid w:val="00265979"/>
    <w:rsid w:val="00265E01"/>
    <w:rsid w:val="00266788"/>
    <w:rsid w:val="0026694C"/>
    <w:rsid w:val="0027159A"/>
    <w:rsid w:val="00271C4C"/>
    <w:rsid w:val="00272EA4"/>
    <w:rsid w:val="00276BF6"/>
    <w:rsid w:val="00277AE4"/>
    <w:rsid w:val="00283704"/>
    <w:rsid w:val="0028409E"/>
    <w:rsid w:val="0028480F"/>
    <w:rsid w:val="00285506"/>
    <w:rsid w:val="00285E8E"/>
    <w:rsid w:val="0029097F"/>
    <w:rsid w:val="00292BFC"/>
    <w:rsid w:val="00293995"/>
    <w:rsid w:val="00297C2A"/>
    <w:rsid w:val="002A0FFA"/>
    <w:rsid w:val="002A3E87"/>
    <w:rsid w:val="002A585B"/>
    <w:rsid w:val="002A5F29"/>
    <w:rsid w:val="002A6215"/>
    <w:rsid w:val="002A684C"/>
    <w:rsid w:val="002B0435"/>
    <w:rsid w:val="002B18AD"/>
    <w:rsid w:val="002B21E9"/>
    <w:rsid w:val="002B5BB1"/>
    <w:rsid w:val="002B7171"/>
    <w:rsid w:val="002C1302"/>
    <w:rsid w:val="002C6278"/>
    <w:rsid w:val="002C7FD8"/>
    <w:rsid w:val="002D0DFE"/>
    <w:rsid w:val="002D172F"/>
    <w:rsid w:val="002D7607"/>
    <w:rsid w:val="002E13CA"/>
    <w:rsid w:val="002E3077"/>
    <w:rsid w:val="002E3779"/>
    <w:rsid w:val="002E5521"/>
    <w:rsid w:val="002F1306"/>
    <w:rsid w:val="002F1643"/>
    <w:rsid w:val="002F1B1F"/>
    <w:rsid w:val="002F2907"/>
    <w:rsid w:val="002F29C9"/>
    <w:rsid w:val="002F31EC"/>
    <w:rsid w:val="002F36D7"/>
    <w:rsid w:val="002F6C3F"/>
    <w:rsid w:val="0030311B"/>
    <w:rsid w:val="00303A3F"/>
    <w:rsid w:val="003065E3"/>
    <w:rsid w:val="00310832"/>
    <w:rsid w:val="00313CC4"/>
    <w:rsid w:val="00315FE0"/>
    <w:rsid w:val="00316DB6"/>
    <w:rsid w:val="0032098C"/>
    <w:rsid w:val="00320DE5"/>
    <w:rsid w:val="003210CD"/>
    <w:rsid w:val="00322093"/>
    <w:rsid w:val="00322571"/>
    <w:rsid w:val="003234DA"/>
    <w:rsid w:val="0032520F"/>
    <w:rsid w:val="003258E4"/>
    <w:rsid w:val="00325AF7"/>
    <w:rsid w:val="00325DA9"/>
    <w:rsid w:val="0032642E"/>
    <w:rsid w:val="003265EC"/>
    <w:rsid w:val="00327DB4"/>
    <w:rsid w:val="00330D5A"/>
    <w:rsid w:val="00331D5A"/>
    <w:rsid w:val="003324EC"/>
    <w:rsid w:val="00333C0B"/>
    <w:rsid w:val="0033577C"/>
    <w:rsid w:val="00335ABB"/>
    <w:rsid w:val="00336D43"/>
    <w:rsid w:val="003371BC"/>
    <w:rsid w:val="00340E0D"/>
    <w:rsid w:val="003410B1"/>
    <w:rsid w:val="00341D6F"/>
    <w:rsid w:val="003420AE"/>
    <w:rsid w:val="00342D97"/>
    <w:rsid w:val="0034340B"/>
    <w:rsid w:val="0034501A"/>
    <w:rsid w:val="003469D0"/>
    <w:rsid w:val="00346B1A"/>
    <w:rsid w:val="003470D3"/>
    <w:rsid w:val="00350E6A"/>
    <w:rsid w:val="00350F72"/>
    <w:rsid w:val="00352F9E"/>
    <w:rsid w:val="003540B8"/>
    <w:rsid w:val="003560A6"/>
    <w:rsid w:val="00357D79"/>
    <w:rsid w:val="00361320"/>
    <w:rsid w:val="00364F2A"/>
    <w:rsid w:val="00365E8D"/>
    <w:rsid w:val="003668E2"/>
    <w:rsid w:val="00370D55"/>
    <w:rsid w:val="003711C2"/>
    <w:rsid w:val="003729DA"/>
    <w:rsid w:val="003733D1"/>
    <w:rsid w:val="003749EE"/>
    <w:rsid w:val="0037512D"/>
    <w:rsid w:val="00375584"/>
    <w:rsid w:val="00375C54"/>
    <w:rsid w:val="00375E4E"/>
    <w:rsid w:val="00376BE0"/>
    <w:rsid w:val="0038039B"/>
    <w:rsid w:val="00380D10"/>
    <w:rsid w:val="00382575"/>
    <w:rsid w:val="0038353D"/>
    <w:rsid w:val="003840CE"/>
    <w:rsid w:val="00384381"/>
    <w:rsid w:val="00384C8F"/>
    <w:rsid w:val="00386B42"/>
    <w:rsid w:val="0038757C"/>
    <w:rsid w:val="00387DD7"/>
    <w:rsid w:val="00390534"/>
    <w:rsid w:val="00392A08"/>
    <w:rsid w:val="00392B60"/>
    <w:rsid w:val="0039375D"/>
    <w:rsid w:val="003942E3"/>
    <w:rsid w:val="00395778"/>
    <w:rsid w:val="00396792"/>
    <w:rsid w:val="00396FD5"/>
    <w:rsid w:val="003A04FD"/>
    <w:rsid w:val="003A195A"/>
    <w:rsid w:val="003A1EB0"/>
    <w:rsid w:val="003A308B"/>
    <w:rsid w:val="003A4A4A"/>
    <w:rsid w:val="003A4B33"/>
    <w:rsid w:val="003A50E6"/>
    <w:rsid w:val="003A63F9"/>
    <w:rsid w:val="003A6D6F"/>
    <w:rsid w:val="003A6EBE"/>
    <w:rsid w:val="003A6F90"/>
    <w:rsid w:val="003A7A1A"/>
    <w:rsid w:val="003A7C21"/>
    <w:rsid w:val="003B04D6"/>
    <w:rsid w:val="003B27E0"/>
    <w:rsid w:val="003B28F9"/>
    <w:rsid w:val="003B5E4D"/>
    <w:rsid w:val="003B6C42"/>
    <w:rsid w:val="003B723D"/>
    <w:rsid w:val="003B7CFD"/>
    <w:rsid w:val="003C0C27"/>
    <w:rsid w:val="003C18A7"/>
    <w:rsid w:val="003C325B"/>
    <w:rsid w:val="003C37B5"/>
    <w:rsid w:val="003C57B9"/>
    <w:rsid w:val="003C6068"/>
    <w:rsid w:val="003C792C"/>
    <w:rsid w:val="003C79C5"/>
    <w:rsid w:val="003C7C61"/>
    <w:rsid w:val="003C7F65"/>
    <w:rsid w:val="003D074A"/>
    <w:rsid w:val="003D10BB"/>
    <w:rsid w:val="003D13B6"/>
    <w:rsid w:val="003D141A"/>
    <w:rsid w:val="003D364C"/>
    <w:rsid w:val="003D4443"/>
    <w:rsid w:val="003D5086"/>
    <w:rsid w:val="003D5E1E"/>
    <w:rsid w:val="003D7CB3"/>
    <w:rsid w:val="003D7E9E"/>
    <w:rsid w:val="003E0876"/>
    <w:rsid w:val="003E09F5"/>
    <w:rsid w:val="003E0D75"/>
    <w:rsid w:val="003E1E2B"/>
    <w:rsid w:val="003E2811"/>
    <w:rsid w:val="003E6F47"/>
    <w:rsid w:val="003E79CF"/>
    <w:rsid w:val="003E7BCA"/>
    <w:rsid w:val="003E7FB3"/>
    <w:rsid w:val="003F15FC"/>
    <w:rsid w:val="003F1B70"/>
    <w:rsid w:val="003F35D6"/>
    <w:rsid w:val="003F3D71"/>
    <w:rsid w:val="003F423D"/>
    <w:rsid w:val="003F551F"/>
    <w:rsid w:val="003F6D26"/>
    <w:rsid w:val="003F6D8A"/>
    <w:rsid w:val="004026E7"/>
    <w:rsid w:val="00403914"/>
    <w:rsid w:val="00403BDD"/>
    <w:rsid w:val="00403CEB"/>
    <w:rsid w:val="004044D2"/>
    <w:rsid w:val="00404E1E"/>
    <w:rsid w:val="004054B4"/>
    <w:rsid w:val="004057E4"/>
    <w:rsid w:val="00406F67"/>
    <w:rsid w:val="00407E15"/>
    <w:rsid w:val="004102C5"/>
    <w:rsid w:val="00411EB2"/>
    <w:rsid w:val="004124CA"/>
    <w:rsid w:val="004148DE"/>
    <w:rsid w:val="00415371"/>
    <w:rsid w:val="004153BD"/>
    <w:rsid w:val="0041599E"/>
    <w:rsid w:val="00415C4A"/>
    <w:rsid w:val="00416872"/>
    <w:rsid w:val="00417C4E"/>
    <w:rsid w:val="00420E18"/>
    <w:rsid w:val="00421FFC"/>
    <w:rsid w:val="00421FFF"/>
    <w:rsid w:val="00422EC0"/>
    <w:rsid w:val="00423B32"/>
    <w:rsid w:val="00424EDF"/>
    <w:rsid w:val="004250D8"/>
    <w:rsid w:val="00425284"/>
    <w:rsid w:val="00425696"/>
    <w:rsid w:val="00426ED1"/>
    <w:rsid w:val="0043051A"/>
    <w:rsid w:val="00432221"/>
    <w:rsid w:val="0043268F"/>
    <w:rsid w:val="00432C09"/>
    <w:rsid w:val="0043397F"/>
    <w:rsid w:val="00433DFA"/>
    <w:rsid w:val="0044021E"/>
    <w:rsid w:val="0044025A"/>
    <w:rsid w:val="00442255"/>
    <w:rsid w:val="004424C0"/>
    <w:rsid w:val="0044531F"/>
    <w:rsid w:val="00446560"/>
    <w:rsid w:val="00446E9E"/>
    <w:rsid w:val="00452D8B"/>
    <w:rsid w:val="00452E88"/>
    <w:rsid w:val="00453890"/>
    <w:rsid w:val="00454715"/>
    <w:rsid w:val="00454EFA"/>
    <w:rsid w:val="00457D0E"/>
    <w:rsid w:val="004608EA"/>
    <w:rsid w:val="00461104"/>
    <w:rsid w:val="00461B55"/>
    <w:rsid w:val="004635B1"/>
    <w:rsid w:val="004667E0"/>
    <w:rsid w:val="00467346"/>
    <w:rsid w:val="00467D0F"/>
    <w:rsid w:val="00470430"/>
    <w:rsid w:val="00470D13"/>
    <w:rsid w:val="004726A6"/>
    <w:rsid w:val="00472CCA"/>
    <w:rsid w:val="00476438"/>
    <w:rsid w:val="0047700B"/>
    <w:rsid w:val="004810D2"/>
    <w:rsid w:val="00482D97"/>
    <w:rsid w:val="004830FB"/>
    <w:rsid w:val="0048404B"/>
    <w:rsid w:val="0048458F"/>
    <w:rsid w:val="00484708"/>
    <w:rsid w:val="004860BB"/>
    <w:rsid w:val="0049109B"/>
    <w:rsid w:val="004918D8"/>
    <w:rsid w:val="00492440"/>
    <w:rsid w:val="0049269B"/>
    <w:rsid w:val="0049297E"/>
    <w:rsid w:val="00492E92"/>
    <w:rsid w:val="00493983"/>
    <w:rsid w:val="00495FE2"/>
    <w:rsid w:val="004A0BB8"/>
    <w:rsid w:val="004A0C25"/>
    <w:rsid w:val="004A0EE1"/>
    <w:rsid w:val="004A1425"/>
    <w:rsid w:val="004A2E06"/>
    <w:rsid w:val="004A363A"/>
    <w:rsid w:val="004A4E8F"/>
    <w:rsid w:val="004A5E4C"/>
    <w:rsid w:val="004A62DC"/>
    <w:rsid w:val="004A6D7E"/>
    <w:rsid w:val="004A6FEA"/>
    <w:rsid w:val="004A791F"/>
    <w:rsid w:val="004B02BD"/>
    <w:rsid w:val="004B2189"/>
    <w:rsid w:val="004B2D0A"/>
    <w:rsid w:val="004B31CF"/>
    <w:rsid w:val="004B3DA5"/>
    <w:rsid w:val="004B5E5E"/>
    <w:rsid w:val="004C0897"/>
    <w:rsid w:val="004C1050"/>
    <w:rsid w:val="004C1610"/>
    <w:rsid w:val="004C16EF"/>
    <w:rsid w:val="004C2703"/>
    <w:rsid w:val="004C2B6E"/>
    <w:rsid w:val="004C30A2"/>
    <w:rsid w:val="004C3E4A"/>
    <w:rsid w:val="004C4038"/>
    <w:rsid w:val="004C4367"/>
    <w:rsid w:val="004C60DB"/>
    <w:rsid w:val="004D00AA"/>
    <w:rsid w:val="004D05AD"/>
    <w:rsid w:val="004D06C0"/>
    <w:rsid w:val="004D0A0C"/>
    <w:rsid w:val="004D18CC"/>
    <w:rsid w:val="004D2054"/>
    <w:rsid w:val="004D2808"/>
    <w:rsid w:val="004D3150"/>
    <w:rsid w:val="004D3268"/>
    <w:rsid w:val="004D3744"/>
    <w:rsid w:val="004D51CD"/>
    <w:rsid w:val="004D5681"/>
    <w:rsid w:val="004D66C3"/>
    <w:rsid w:val="004D7C0C"/>
    <w:rsid w:val="004E0E10"/>
    <w:rsid w:val="004E15BA"/>
    <w:rsid w:val="004E168D"/>
    <w:rsid w:val="004E18C8"/>
    <w:rsid w:val="004E1EC4"/>
    <w:rsid w:val="004E23E9"/>
    <w:rsid w:val="004E27A7"/>
    <w:rsid w:val="004E4C67"/>
    <w:rsid w:val="004E511C"/>
    <w:rsid w:val="004E6A4C"/>
    <w:rsid w:val="004F0F69"/>
    <w:rsid w:val="004F1B29"/>
    <w:rsid w:val="004F299E"/>
    <w:rsid w:val="004F4879"/>
    <w:rsid w:val="004F4EB5"/>
    <w:rsid w:val="0050139F"/>
    <w:rsid w:val="0050274C"/>
    <w:rsid w:val="00502AC4"/>
    <w:rsid w:val="0050311A"/>
    <w:rsid w:val="00503C10"/>
    <w:rsid w:val="00504F02"/>
    <w:rsid w:val="005054A9"/>
    <w:rsid w:val="005057BF"/>
    <w:rsid w:val="0050639E"/>
    <w:rsid w:val="00507AAE"/>
    <w:rsid w:val="0051130B"/>
    <w:rsid w:val="005113A9"/>
    <w:rsid w:val="00513A79"/>
    <w:rsid w:val="005149DC"/>
    <w:rsid w:val="005165A0"/>
    <w:rsid w:val="00517926"/>
    <w:rsid w:val="0052237E"/>
    <w:rsid w:val="00522DA9"/>
    <w:rsid w:val="00523AB8"/>
    <w:rsid w:val="0052582A"/>
    <w:rsid w:val="00527685"/>
    <w:rsid w:val="00530A49"/>
    <w:rsid w:val="00530FB7"/>
    <w:rsid w:val="005316CD"/>
    <w:rsid w:val="00533056"/>
    <w:rsid w:val="00535317"/>
    <w:rsid w:val="005353BE"/>
    <w:rsid w:val="005357EF"/>
    <w:rsid w:val="00535E8E"/>
    <w:rsid w:val="005427F3"/>
    <w:rsid w:val="0054363B"/>
    <w:rsid w:val="00543A58"/>
    <w:rsid w:val="005456CF"/>
    <w:rsid w:val="00547C32"/>
    <w:rsid w:val="00550C33"/>
    <w:rsid w:val="00551A79"/>
    <w:rsid w:val="00551C64"/>
    <w:rsid w:val="00555B70"/>
    <w:rsid w:val="00556775"/>
    <w:rsid w:val="0056040B"/>
    <w:rsid w:val="00560EF6"/>
    <w:rsid w:val="0056240B"/>
    <w:rsid w:val="00563A7A"/>
    <w:rsid w:val="00564E2A"/>
    <w:rsid w:val="00565B73"/>
    <w:rsid w:val="00565EB1"/>
    <w:rsid w:val="00565FE8"/>
    <w:rsid w:val="005663EE"/>
    <w:rsid w:val="005674BA"/>
    <w:rsid w:val="0056791F"/>
    <w:rsid w:val="0057261D"/>
    <w:rsid w:val="0057284D"/>
    <w:rsid w:val="0057652E"/>
    <w:rsid w:val="00576722"/>
    <w:rsid w:val="00577F7B"/>
    <w:rsid w:val="00580BD4"/>
    <w:rsid w:val="005825FD"/>
    <w:rsid w:val="005830E8"/>
    <w:rsid w:val="00583438"/>
    <w:rsid w:val="005834D5"/>
    <w:rsid w:val="00585808"/>
    <w:rsid w:val="00585C42"/>
    <w:rsid w:val="00586509"/>
    <w:rsid w:val="0058687D"/>
    <w:rsid w:val="0058711C"/>
    <w:rsid w:val="005901AE"/>
    <w:rsid w:val="00590687"/>
    <w:rsid w:val="00591B54"/>
    <w:rsid w:val="005925E9"/>
    <w:rsid w:val="005934D1"/>
    <w:rsid w:val="00594AFB"/>
    <w:rsid w:val="00594DB3"/>
    <w:rsid w:val="00595B9A"/>
    <w:rsid w:val="0059717A"/>
    <w:rsid w:val="005A0A39"/>
    <w:rsid w:val="005A2F93"/>
    <w:rsid w:val="005A4E0A"/>
    <w:rsid w:val="005A6B0F"/>
    <w:rsid w:val="005B0C24"/>
    <w:rsid w:val="005B2F18"/>
    <w:rsid w:val="005B479B"/>
    <w:rsid w:val="005B5748"/>
    <w:rsid w:val="005B5C2F"/>
    <w:rsid w:val="005B6601"/>
    <w:rsid w:val="005B7C44"/>
    <w:rsid w:val="005C072C"/>
    <w:rsid w:val="005C1877"/>
    <w:rsid w:val="005C18B6"/>
    <w:rsid w:val="005C5810"/>
    <w:rsid w:val="005C6DE0"/>
    <w:rsid w:val="005C6EEE"/>
    <w:rsid w:val="005D01E4"/>
    <w:rsid w:val="005D05C6"/>
    <w:rsid w:val="005D1F60"/>
    <w:rsid w:val="005D281E"/>
    <w:rsid w:val="005D2DA4"/>
    <w:rsid w:val="005D57F3"/>
    <w:rsid w:val="005D5A7B"/>
    <w:rsid w:val="005D7205"/>
    <w:rsid w:val="005E22B7"/>
    <w:rsid w:val="005E2434"/>
    <w:rsid w:val="005E376D"/>
    <w:rsid w:val="005E381E"/>
    <w:rsid w:val="005E4878"/>
    <w:rsid w:val="005E5BBD"/>
    <w:rsid w:val="005E6D90"/>
    <w:rsid w:val="005E70AA"/>
    <w:rsid w:val="005E7172"/>
    <w:rsid w:val="005E75D1"/>
    <w:rsid w:val="005F0A47"/>
    <w:rsid w:val="005F33FC"/>
    <w:rsid w:val="005F3AB2"/>
    <w:rsid w:val="005F6A14"/>
    <w:rsid w:val="00600996"/>
    <w:rsid w:val="00601BFC"/>
    <w:rsid w:val="006031C1"/>
    <w:rsid w:val="00606100"/>
    <w:rsid w:val="00606959"/>
    <w:rsid w:val="0061051B"/>
    <w:rsid w:val="0061074D"/>
    <w:rsid w:val="006125F7"/>
    <w:rsid w:val="00613512"/>
    <w:rsid w:val="006143CC"/>
    <w:rsid w:val="00614FCA"/>
    <w:rsid w:val="00616666"/>
    <w:rsid w:val="00617ADC"/>
    <w:rsid w:val="00617DDE"/>
    <w:rsid w:val="00621A8B"/>
    <w:rsid w:val="006220A1"/>
    <w:rsid w:val="0062250E"/>
    <w:rsid w:val="00622B40"/>
    <w:rsid w:val="00623CE9"/>
    <w:rsid w:val="0062436E"/>
    <w:rsid w:val="006271A8"/>
    <w:rsid w:val="006322D4"/>
    <w:rsid w:val="00632CFC"/>
    <w:rsid w:val="00634867"/>
    <w:rsid w:val="00635E96"/>
    <w:rsid w:val="0063612A"/>
    <w:rsid w:val="00640252"/>
    <w:rsid w:val="006403AE"/>
    <w:rsid w:val="00640B06"/>
    <w:rsid w:val="00640EDF"/>
    <w:rsid w:val="00645A06"/>
    <w:rsid w:val="006520A6"/>
    <w:rsid w:val="006522C7"/>
    <w:rsid w:val="00654DD8"/>
    <w:rsid w:val="00657043"/>
    <w:rsid w:val="00661BED"/>
    <w:rsid w:val="00662A5A"/>
    <w:rsid w:val="006646B7"/>
    <w:rsid w:val="00664A20"/>
    <w:rsid w:val="00666194"/>
    <w:rsid w:val="00667569"/>
    <w:rsid w:val="00671FF6"/>
    <w:rsid w:val="006746EB"/>
    <w:rsid w:val="00680F5C"/>
    <w:rsid w:val="0068120F"/>
    <w:rsid w:val="00682094"/>
    <w:rsid w:val="00682BB5"/>
    <w:rsid w:val="006860A5"/>
    <w:rsid w:val="006861F3"/>
    <w:rsid w:val="00687074"/>
    <w:rsid w:val="0069300C"/>
    <w:rsid w:val="006A20E4"/>
    <w:rsid w:val="006A53AE"/>
    <w:rsid w:val="006A7A72"/>
    <w:rsid w:val="006B1775"/>
    <w:rsid w:val="006B181C"/>
    <w:rsid w:val="006B2A8C"/>
    <w:rsid w:val="006B2E34"/>
    <w:rsid w:val="006B409D"/>
    <w:rsid w:val="006B516C"/>
    <w:rsid w:val="006B5763"/>
    <w:rsid w:val="006B7117"/>
    <w:rsid w:val="006B7601"/>
    <w:rsid w:val="006C0F98"/>
    <w:rsid w:val="006C2C60"/>
    <w:rsid w:val="006C3939"/>
    <w:rsid w:val="006D0552"/>
    <w:rsid w:val="006D2A8F"/>
    <w:rsid w:val="006D31F7"/>
    <w:rsid w:val="006D50F0"/>
    <w:rsid w:val="006D610E"/>
    <w:rsid w:val="006D6B3A"/>
    <w:rsid w:val="006D6CEE"/>
    <w:rsid w:val="006D6D8B"/>
    <w:rsid w:val="006D73F3"/>
    <w:rsid w:val="006D7A4F"/>
    <w:rsid w:val="006D7A9A"/>
    <w:rsid w:val="006D7A9B"/>
    <w:rsid w:val="006E06C6"/>
    <w:rsid w:val="006E0A3B"/>
    <w:rsid w:val="006E19E0"/>
    <w:rsid w:val="006E2AF2"/>
    <w:rsid w:val="006E51CB"/>
    <w:rsid w:val="006E5E4A"/>
    <w:rsid w:val="006E5ED8"/>
    <w:rsid w:val="006E65F1"/>
    <w:rsid w:val="006E7832"/>
    <w:rsid w:val="006E7ABF"/>
    <w:rsid w:val="006F52C7"/>
    <w:rsid w:val="006F62D1"/>
    <w:rsid w:val="00700C4C"/>
    <w:rsid w:val="00703EC6"/>
    <w:rsid w:val="00706E4F"/>
    <w:rsid w:val="00711845"/>
    <w:rsid w:val="00712CB2"/>
    <w:rsid w:val="0071445A"/>
    <w:rsid w:val="00714CD8"/>
    <w:rsid w:val="0071556D"/>
    <w:rsid w:val="0071561E"/>
    <w:rsid w:val="00720172"/>
    <w:rsid w:val="00721827"/>
    <w:rsid w:val="00722964"/>
    <w:rsid w:val="00722F9C"/>
    <w:rsid w:val="007231D9"/>
    <w:rsid w:val="00723840"/>
    <w:rsid w:val="0072635F"/>
    <w:rsid w:val="007272B2"/>
    <w:rsid w:val="00727AD6"/>
    <w:rsid w:val="00732A15"/>
    <w:rsid w:val="00733031"/>
    <w:rsid w:val="0073430E"/>
    <w:rsid w:val="00735596"/>
    <w:rsid w:val="00735DE8"/>
    <w:rsid w:val="00735EF0"/>
    <w:rsid w:val="00736642"/>
    <w:rsid w:val="0074465F"/>
    <w:rsid w:val="007449AD"/>
    <w:rsid w:val="00745162"/>
    <w:rsid w:val="007451E3"/>
    <w:rsid w:val="00746530"/>
    <w:rsid w:val="00750D35"/>
    <w:rsid w:val="00750DF2"/>
    <w:rsid w:val="0075152D"/>
    <w:rsid w:val="00751DA7"/>
    <w:rsid w:val="00752165"/>
    <w:rsid w:val="00752515"/>
    <w:rsid w:val="00752696"/>
    <w:rsid w:val="007545D4"/>
    <w:rsid w:val="00754BEB"/>
    <w:rsid w:val="00754EB0"/>
    <w:rsid w:val="007576EF"/>
    <w:rsid w:val="00761E57"/>
    <w:rsid w:val="00762B64"/>
    <w:rsid w:val="00764431"/>
    <w:rsid w:val="00764B8F"/>
    <w:rsid w:val="00765004"/>
    <w:rsid w:val="00766B91"/>
    <w:rsid w:val="00767961"/>
    <w:rsid w:val="00774298"/>
    <w:rsid w:val="00774629"/>
    <w:rsid w:val="00776512"/>
    <w:rsid w:val="00777605"/>
    <w:rsid w:val="00777733"/>
    <w:rsid w:val="007815AB"/>
    <w:rsid w:val="00781E69"/>
    <w:rsid w:val="007830BA"/>
    <w:rsid w:val="007834D9"/>
    <w:rsid w:val="007835F1"/>
    <w:rsid w:val="00783BA8"/>
    <w:rsid w:val="00783BC9"/>
    <w:rsid w:val="00783FF3"/>
    <w:rsid w:val="007843C4"/>
    <w:rsid w:val="00785991"/>
    <w:rsid w:val="00785C3E"/>
    <w:rsid w:val="00785CB3"/>
    <w:rsid w:val="007876C9"/>
    <w:rsid w:val="00790C06"/>
    <w:rsid w:val="00792F40"/>
    <w:rsid w:val="007930B9"/>
    <w:rsid w:val="00793F3D"/>
    <w:rsid w:val="00794DCD"/>
    <w:rsid w:val="007974BC"/>
    <w:rsid w:val="007A00FF"/>
    <w:rsid w:val="007A0A34"/>
    <w:rsid w:val="007A0D59"/>
    <w:rsid w:val="007A0DF0"/>
    <w:rsid w:val="007A11B8"/>
    <w:rsid w:val="007A16E8"/>
    <w:rsid w:val="007A429C"/>
    <w:rsid w:val="007A484F"/>
    <w:rsid w:val="007A627C"/>
    <w:rsid w:val="007A7BE4"/>
    <w:rsid w:val="007B0A4A"/>
    <w:rsid w:val="007B0B33"/>
    <w:rsid w:val="007B1620"/>
    <w:rsid w:val="007B3B7A"/>
    <w:rsid w:val="007B42EB"/>
    <w:rsid w:val="007B4316"/>
    <w:rsid w:val="007B56F1"/>
    <w:rsid w:val="007B69EE"/>
    <w:rsid w:val="007B6E99"/>
    <w:rsid w:val="007B746F"/>
    <w:rsid w:val="007C34CD"/>
    <w:rsid w:val="007C3B1E"/>
    <w:rsid w:val="007C3ED5"/>
    <w:rsid w:val="007C5BFD"/>
    <w:rsid w:val="007D06EB"/>
    <w:rsid w:val="007D244F"/>
    <w:rsid w:val="007D2AF6"/>
    <w:rsid w:val="007D3373"/>
    <w:rsid w:val="007D468B"/>
    <w:rsid w:val="007D5D58"/>
    <w:rsid w:val="007D70C3"/>
    <w:rsid w:val="007E051F"/>
    <w:rsid w:val="007E139E"/>
    <w:rsid w:val="007E3175"/>
    <w:rsid w:val="007E400A"/>
    <w:rsid w:val="007E59C8"/>
    <w:rsid w:val="007E5CA7"/>
    <w:rsid w:val="007E6C61"/>
    <w:rsid w:val="007E707F"/>
    <w:rsid w:val="007E7438"/>
    <w:rsid w:val="007F0459"/>
    <w:rsid w:val="007F3AB6"/>
    <w:rsid w:val="007F4CCF"/>
    <w:rsid w:val="007F67C1"/>
    <w:rsid w:val="00800030"/>
    <w:rsid w:val="00800420"/>
    <w:rsid w:val="008005F0"/>
    <w:rsid w:val="0080086B"/>
    <w:rsid w:val="00801AAA"/>
    <w:rsid w:val="00803EC8"/>
    <w:rsid w:val="0080548B"/>
    <w:rsid w:val="00806BED"/>
    <w:rsid w:val="00806EE4"/>
    <w:rsid w:val="00807CA3"/>
    <w:rsid w:val="0081004F"/>
    <w:rsid w:val="0081136C"/>
    <w:rsid w:val="00812AA6"/>
    <w:rsid w:val="00812C0B"/>
    <w:rsid w:val="00812C6B"/>
    <w:rsid w:val="00812DF3"/>
    <w:rsid w:val="008139C5"/>
    <w:rsid w:val="0081487D"/>
    <w:rsid w:val="00815E78"/>
    <w:rsid w:val="008171F5"/>
    <w:rsid w:val="00825259"/>
    <w:rsid w:val="008258D5"/>
    <w:rsid w:val="00827E4A"/>
    <w:rsid w:val="008348B7"/>
    <w:rsid w:val="00836D74"/>
    <w:rsid w:val="00840AE9"/>
    <w:rsid w:val="00840EF3"/>
    <w:rsid w:val="00841721"/>
    <w:rsid w:val="008445A6"/>
    <w:rsid w:val="008500DF"/>
    <w:rsid w:val="00850580"/>
    <w:rsid w:val="00851A96"/>
    <w:rsid w:val="00852056"/>
    <w:rsid w:val="00852A85"/>
    <w:rsid w:val="00853E08"/>
    <w:rsid w:val="008566DD"/>
    <w:rsid w:val="00856743"/>
    <w:rsid w:val="0085678C"/>
    <w:rsid w:val="00856BA1"/>
    <w:rsid w:val="00857BD3"/>
    <w:rsid w:val="00857C14"/>
    <w:rsid w:val="008603BD"/>
    <w:rsid w:val="008621E3"/>
    <w:rsid w:val="008638D3"/>
    <w:rsid w:val="00865E3E"/>
    <w:rsid w:val="008708CE"/>
    <w:rsid w:val="0087259E"/>
    <w:rsid w:val="0087265E"/>
    <w:rsid w:val="008728A6"/>
    <w:rsid w:val="00872B7B"/>
    <w:rsid w:val="00872C4E"/>
    <w:rsid w:val="008734A9"/>
    <w:rsid w:val="0087398A"/>
    <w:rsid w:val="00875057"/>
    <w:rsid w:val="00875DFA"/>
    <w:rsid w:val="00875F7B"/>
    <w:rsid w:val="008801F6"/>
    <w:rsid w:val="00881D8F"/>
    <w:rsid w:val="00882685"/>
    <w:rsid w:val="00883CA3"/>
    <w:rsid w:val="0088466E"/>
    <w:rsid w:val="00884CE0"/>
    <w:rsid w:val="0088558E"/>
    <w:rsid w:val="00887986"/>
    <w:rsid w:val="008879A2"/>
    <w:rsid w:val="00890F0D"/>
    <w:rsid w:val="00892048"/>
    <w:rsid w:val="0089395F"/>
    <w:rsid w:val="008958DA"/>
    <w:rsid w:val="00896D3E"/>
    <w:rsid w:val="008A0BB8"/>
    <w:rsid w:val="008A7208"/>
    <w:rsid w:val="008B100D"/>
    <w:rsid w:val="008B18B9"/>
    <w:rsid w:val="008B1CF6"/>
    <w:rsid w:val="008B4306"/>
    <w:rsid w:val="008B50A3"/>
    <w:rsid w:val="008B6824"/>
    <w:rsid w:val="008C09F4"/>
    <w:rsid w:val="008C14CB"/>
    <w:rsid w:val="008C1BC1"/>
    <w:rsid w:val="008C2454"/>
    <w:rsid w:val="008C2B63"/>
    <w:rsid w:val="008C2BBC"/>
    <w:rsid w:val="008C2D43"/>
    <w:rsid w:val="008C335F"/>
    <w:rsid w:val="008C44A0"/>
    <w:rsid w:val="008C5903"/>
    <w:rsid w:val="008C5F0B"/>
    <w:rsid w:val="008D15D7"/>
    <w:rsid w:val="008D1662"/>
    <w:rsid w:val="008D18E6"/>
    <w:rsid w:val="008D2568"/>
    <w:rsid w:val="008D2CF4"/>
    <w:rsid w:val="008D5F83"/>
    <w:rsid w:val="008E0D6A"/>
    <w:rsid w:val="008E1023"/>
    <w:rsid w:val="008E10BC"/>
    <w:rsid w:val="008E202B"/>
    <w:rsid w:val="008E2290"/>
    <w:rsid w:val="008E49AD"/>
    <w:rsid w:val="008E5091"/>
    <w:rsid w:val="008E66E6"/>
    <w:rsid w:val="008E6AF7"/>
    <w:rsid w:val="008F043F"/>
    <w:rsid w:val="008F0D0C"/>
    <w:rsid w:val="008F4FD8"/>
    <w:rsid w:val="008F5E08"/>
    <w:rsid w:val="009014AE"/>
    <w:rsid w:val="0090240C"/>
    <w:rsid w:val="009037D9"/>
    <w:rsid w:val="009038A3"/>
    <w:rsid w:val="009043E1"/>
    <w:rsid w:val="009058D7"/>
    <w:rsid w:val="009103BE"/>
    <w:rsid w:val="00911FCA"/>
    <w:rsid w:val="00912842"/>
    <w:rsid w:val="009132A2"/>
    <w:rsid w:val="00914204"/>
    <w:rsid w:val="00915924"/>
    <w:rsid w:val="00915EE7"/>
    <w:rsid w:val="00920A1A"/>
    <w:rsid w:val="0092389B"/>
    <w:rsid w:val="00924FC6"/>
    <w:rsid w:val="00925277"/>
    <w:rsid w:val="0092562A"/>
    <w:rsid w:val="0092676E"/>
    <w:rsid w:val="00927705"/>
    <w:rsid w:val="009349CE"/>
    <w:rsid w:val="00934A76"/>
    <w:rsid w:val="009366CF"/>
    <w:rsid w:val="009411E8"/>
    <w:rsid w:val="009439A8"/>
    <w:rsid w:val="00947C76"/>
    <w:rsid w:val="009517FC"/>
    <w:rsid w:val="009519E9"/>
    <w:rsid w:val="009520D0"/>
    <w:rsid w:val="00954603"/>
    <w:rsid w:val="00954C0E"/>
    <w:rsid w:val="00954E2C"/>
    <w:rsid w:val="00954E76"/>
    <w:rsid w:val="00955367"/>
    <w:rsid w:val="00955965"/>
    <w:rsid w:val="00956876"/>
    <w:rsid w:val="00956B88"/>
    <w:rsid w:val="00956CEA"/>
    <w:rsid w:val="00957202"/>
    <w:rsid w:val="00957DF1"/>
    <w:rsid w:val="00957FCE"/>
    <w:rsid w:val="00960388"/>
    <w:rsid w:val="009619BC"/>
    <w:rsid w:val="00961BC7"/>
    <w:rsid w:val="0096210C"/>
    <w:rsid w:val="0096361C"/>
    <w:rsid w:val="00964198"/>
    <w:rsid w:val="00967B29"/>
    <w:rsid w:val="00970207"/>
    <w:rsid w:val="00973393"/>
    <w:rsid w:val="00974B26"/>
    <w:rsid w:val="009771F8"/>
    <w:rsid w:val="00980883"/>
    <w:rsid w:val="009821EB"/>
    <w:rsid w:val="009829E6"/>
    <w:rsid w:val="00985CD0"/>
    <w:rsid w:val="00985F4D"/>
    <w:rsid w:val="009913B5"/>
    <w:rsid w:val="00991970"/>
    <w:rsid w:val="0099358F"/>
    <w:rsid w:val="00994F87"/>
    <w:rsid w:val="0099669E"/>
    <w:rsid w:val="009967A9"/>
    <w:rsid w:val="00996CA8"/>
    <w:rsid w:val="00997A88"/>
    <w:rsid w:val="009A0B54"/>
    <w:rsid w:val="009A10B7"/>
    <w:rsid w:val="009A1DC3"/>
    <w:rsid w:val="009A2364"/>
    <w:rsid w:val="009A24E5"/>
    <w:rsid w:val="009A2AA4"/>
    <w:rsid w:val="009A3BA9"/>
    <w:rsid w:val="009A4BD4"/>
    <w:rsid w:val="009A5029"/>
    <w:rsid w:val="009A69AB"/>
    <w:rsid w:val="009A6E93"/>
    <w:rsid w:val="009A6F2F"/>
    <w:rsid w:val="009B0472"/>
    <w:rsid w:val="009B5A3D"/>
    <w:rsid w:val="009B5E04"/>
    <w:rsid w:val="009B6984"/>
    <w:rsid w:val="009C29AE"/>
    <w:rsid w:val="009C2B75"/>
    <w:rsid w:val="009C6D0D"/>
    <w:rsid w:val="009C6F2E"/>
    <w:rsid w:val="009C7E6C"/>
    <w:rsid w:val="009D2ED5"/>
    <w:rsid w:val="009D453E"/>
    <w:rsid w:val="009D47E8"/>
    <w:rsid w:val="009D4DFA"/>
    <w:rsid w:val="009D5076"/>
    <w:rsid w:val="009D75DD"/>
    <w:rsid w:val="009D7757"/>
    <w:rsid w:val="009E29EE"/>
    <w:rsid w:val="009E2EF0"/>
    <w:rsid w:val="009E32DE"/>
    <w:rsid w:val="009E3B87"/>
    <w:rsid w:val="009E3FF6"/>
    <w:rsid w:val="009E7BB4"/>
    <w:rsid w:val="009F0A45"/>
    <w:rsid w:val="009F340E"/>
    <w:rsid w:val="009F4E00"/>
    <w:rsid w:val="009F5F17"/>
    <w:rsid w:val="00A00F69"/>
    <w:rsid w:val="00A030B1"/>
    <w:rsid w:val="00A03129"/>
    <w:rsid w:val="00A03343"/>
    <w:rsid w:val="00A059CD"/>
    <w:rsid w:val="00A06BC3"/>
    <w:rsid w:val="00A071C8"/>
    <w:rsid w:val="00A0721E"/>
    <w:rsid w:val="00A07B33"/>
    <w:rsid w:val="00A07C95"/>
    <w:rsid w:val="00A10A98"/>
    <w:rsid w:val="00A12CD2"/>
    <w:rsid w:val="00A16415"/>
    <w:rsid w:val="00A20215"/>
    <w:rsid w:val="00A213A7"/>
    <w:rsid w:val="00A2380F"/>
    <w:rsid w:val="00A23AEB"/>
    <w:rsid w:val="00A24530"/>
    <w:rsid w:val="00A24845"/>
    <w:rsid w:val="00A24EAD"/>
    <w:rsid w:val="00A256A7"/>
    <w:rsid w:val="00A2716C"/>
    <w:rsid w:val="00A277A0"/>
    <w:rsid w:val="00A2787C"/>
    <w:rsid w:val="00A30F26"/>
    <w:rsid w:val="00A31781"/>
    <w:rsid w:val="00A35BCF"/>
    <w:rsid w:val="00A36A0B"/>
    <w:rsid w:val="00A370E2"/>
    <w:rsid w:val="00A41108"/>
    <w:rsid w:val="00A419C5"/>
    <w:rsid w:val="00A4371A"/>
    <w:rsid w:val="00A43E59"/>
    <w:rsid w:val="00A44CDD"/>
    <w:rsid w:val="00A46C68"/>
    <w:rsid w:val="00A47499"/>
    <w:rsid w:val="00A47A87"/>
    <w:rsid w:val="00A50347"/>
    <w:rsid w:val="00A5056E"/>
    <w:rsid w:val="00A50E73"/>
    <w:rsid w:val="00A5196D"/>
    <w:rsid w:val="00A539A7"/>
    <w:rsid w:val="00A53DFF"/>
    <w:rsid w:val="00A555FF"/>
    <w:rsid w:val="00A6042E"/>
    <w:rsid w:val="00A60657"/>
    <w:rsid w:val="00A61236"/>
    <w:rsid w:val="00A62FE9"/>
    <w:rsid w:val="00A64238"/>
    <w:rsid w:val="00A67E49"/>
    <w:rsid w:val="00A67FBF"/>
    <w:rsid w:val="00A73EA3"/>
    <w:rsid w:val="00A740A4"/>
    <w:rsid w:val="00A75FC8"/>
    <w:rsid w:val="00A76D34"/>
    <w:rsid w:val="00A77531"/>
    <w:rsid w:val="00A809D4"/>
    <w:rsid w:val="00A8425A"/>
    <w:rsid w:val="00A867A6"/>
    <w:rsid w:val="00A87587"/>
    <w:rsid w:val="00A87CF5"/>
    <w:rsid w:val="00A9123F"/>
    <w:rsid w:val="00A9253E"/>
    <w:rsid w:val="00A93926"/>
    <w:rsid w:val="00A94BC4"/>
    <w:rsid w:val="00A96064"/>
    <w:rsid w:val="00A96E7D"/>
    <w:rsid w:val="00AA0B8E"/>
    <w:rsid w:val="00AA4721"/>
    <w:rsid w:val="00AA5799"/>
    <w:rsid w:val="00AA7DC8"/>
    <w:rsid w:val="00AB02D0"/>
    <w:rsid w:val="00AB0874"/>
    <w:rsid w:val="00AB15A1"/>
    <w:rsid w:val="00AB186B"/>
    <w:rsid w:val="00AB53DC"/>
    <w:rsid w:val="00AB5C99"/>
    <w:rsid w:val="00AB7735"/>
    <w:rsid w:val="00AC10B5"/>
    <w:rsid w:val="00AC3B96"/>
    <w:rsid w:val="00AC41D4"/>
    <w:rsid w:val="00AC44C5"/>
    <w:rsid w:val="00AC4F3D"/>
    <w:rsid w:val="00AC6B76"/>
    <w:rsid w:val="00AC73AE"/>
    <w:rsid w:val="00AD26A1"/>
    <w:rsid w:val="00AD42AD"/>
    <w:rsid w:val="00AD7B61"/>
    <w:rsid w:val="00AE06B6"/>
    <w:rsid w:val="00AE074B"/>
    <w:rsid w:val="00AE0C15"/>
    <w:rsid w:val="00AE392E"/>
    <w:rsid w:val="00AE48C8"/>
    <w:rsid w:val="00AE51AB"/>
    <w:rsid w:val="00AE57D5"/>
    <w:rsid w:val="00AE6A85"/>
    <w:rsid w:val="00AE6ADF"/>
    <w:rsid w:val="00AE71D1"/>
    <w:rsid w:val="00AF17E8"/>
    <w:rsid w:val="00AF2509"/>
    <w:rsid w:val="00AF42B8"/>
    <w:rsid w:val="00AF77C9"/>
    <w:rsid w:val="00B00053"/>
    <w:rsid w:val="00B018FB"/>
    <w:rsid w:val="00B04474"/>
    <w:rsid w:val="00B07AF8"/>
    <w:rsid w:val="00B11A96"/>
    <w:rsid w:val="00B130EE"/>
    <w:rsid w:val="00B13101"/>
    <w:rsid w:val="00B1430E"/>
    <w:rsid w:val="00B159A9"/>
    <w:rsid w:val="00B15F60"/>
    <w:rsid w:val="00B16018"/>
    <w:rsid w:val="00B17CBD"/>
    <w:rsid w:val="00B21FD9"/>
    <w:rsid w:val="00B2203F"/>
    <w:rsid w:val="00B22A3D"/>
    <w:rsid w:val="00B234F9"/>
    <w:rsid w:val="00B23886"/>
    <w:rsid w:val="00B246A1"/>
    <w:rsid w:val="00B27B5D"/>
    <w:rsid w:val="00B27C1A"/>
    <w:rsid w:val="00B307BD"/>
    <w:rsid w:val="00B3332E"/>
    <w:rsid w:val="00B35000"/>
    <w:rsid w:val="00B352BF"/>
    <w:rsid w:val="00B37A8A"/>
    <w:rsid w:val="00B402D9"/>
    <w:rsid w:val="00B41253"/>
    <w:rsid w:val="00B42039"/>
    <w:rsid w:val="00B421F1"/>
    <w:rsid w:val="00B42D41"/>
    <w:rsid w:val="00B4370F"/>
    <w:rsid w:val="00B43E49"/>
    <w:rsid w:val="00B44C7D"/>
    <w:rsid w:val="00B45DDA"/>
    <w:rsid w:val="00B46151"/>
    <w:rsid w:val="00B461F1"/>
    <w:rsid w:val="00B46C0B"/>
    <w:rsid w:val="00B47D49"/>
    <w:rsid w:val="00B50124"/>
    <w:rsid w:val="00B50F3A"/>
    <w:rsid w:val="00B5574D"/>
    <w:rsid w:val="00B5582B"/>
    <w:rsid w:val="00B5613F"/>
    <w:rsid w:val="00B5745E"/>
    <w:rsid w:val="00B627C4"/>
    <w:rsid w:val="00B63393"/>
    <w:rsid w:val="00B642D7"/>
    <w:rsid w:val="00B64AAD"/>
    <w:rsid w:val="00B64AF8"/>
    <w:rsid w:val="00B64D44"/>
    <w:rsid w:val="00B65621"/>
    <w:rsid w:val="00B6581B"/>
    <w:rsid w:val="00B71008"/>
    <w:rsid w:val="00B71079"/>
    <w:rsid w:val="00B71517"/>
    <w:rsid w:val="00B72040"/>
    <w:rsid w:val="00B7482C"/>
    <w:rsid w:val="00B75F48"/>
    <w:rsid w:val="00B767A4"/>
    <w:rsid w:val="00B7796F"/>
    <w:rsid w:val="00B80718"/>
    <w:rsid w:val="00B80BA6"/>
    <w:rsid w:val="00B86C61"/>
    <w:rsid w:val="00B87C77"/>
    <w:rsid w:val="00B90AB2"/>
    <w:rsid w:val="00B91B21"/>
    <w:rsid w:val="00B91E6C"/>
    <w:rsid w:val="00B922CA"/>
    <w:rsid w:val="00B955E9"/>
    <w:rsid w:val="00B96514"/>
    <w:rsid w:val="00B9705E"/>
    <w:rsid w:val="00B974A8"/>
    <w:rsid w:val="00BA05C7"/>
    <w:rsid w:val="00BA0C3E"/>
    <w:rsid w:val="00BA188B"/>
    <w:rsid w:val="00BA2574"/>
    <w:rsid w:val="00BA431D"/>
    <w:rsid w:val="00BA5FF8"/>
    <w:rsid w:val="00BB0478"/>
    <w:rsid w:val="00BB1C61"/>
    <w:rsid w:val="00BB2522"/>
    <w:rsid w:val="00BB4CCA"/>
    <w:rsid w:val="00BB52DB"/>
    <w:rsid w:val="00BB757A"/>
    <w:rsid w:val="00BC0A60"/>
    <w:rsid w:val="00BC0B29"/>
    <w:rsid w:val="00BC2BAA"/>
    <w:rsid w:val="00BC304F"/>
    <w:rsid w:val="00BC3A42"/>
    <w:rsid w:val="00BC6421"/>
    <w:rsid w:val="00BC7E6B"/>
    <w:rsid w:val="00BC7ED3"/>
    <w:rsid w:val="00BD1F8B"/>
    <w:rsid w:val="00BD21AE"/>
    <w:rsid w:val="00BD25B2"/>
    <w:rsid w:val="00BD3055"/>
    <w:rsid w:val="00BD33A3"/>
    <w:rsid w:val="00BD3866"/>
    <w:rsid w:val="00BD62E7"/>
    <w:rsid w:val="00BD74F1"/>
    <w:rsid w:val="00BD77F7"/>
    <w:rsid w:val="00BE1206"/>
    <w:rsid w:val="00BE13F0"/>
    <w:rsid w:val="00BE33E0"/>
    <w:rsid w:val="00BE489F"/>
    <w:rsid w:val="00BE6339"/>
    <w:rsid w:val="00BE7068"/>
    <w:rsid w:val="00BF3447"/>
    <w:rsid w:val="00BF4B42"/>
    <w:rsid w:val="00BF531A"/>
    <w:rsid w:val="00BF67DC"/>
    <w:rsid w:val="00C008F8"/>
    <w:rsid w:val="00C01324"/>
    <w:rsid w:val="00C035B0"/>
    <w:rsid w:val="00C04425"/>
    <w:rsid w:val="00C05792"/>
    <w:rsid w:val="00C07C2D"/>
    <w:rsid w:val="00C13BD4"/>
    <w:rsid w:val="00C14CD0"/>
    <w:rsid w:val="00C1540E"/>
    <w:rsid w:val="00C15A73"/>
    <w:rsid w:val="00C15D86"/>
    <w:rsid w:val="00C163B6"/>
    <w:rsid w:val="00C20670"/>
    <w:rsid w:val="00C2084E"/>
    <w:rsid w:val="00C21677"/>
    <w:rsid w:val="00C224BB"/>
    <w:rsid w:val="00C240AC"/>
    <w:rsid w:val="00C24121"/>
    <w:rsid w:val="00C26E0A"/>
    <w:rsid w:val="00C2706A"/>
    <w:rsid w:val="00C27932"/>
    <w:rsid w:val="00C30DFC"/>
    <w:rsid w:val="00C33363"/>
    <w:rsid w:val="00C34555"/>
    <w:rsid w:val="00C3465E"/>
    <w:rsid w:val="00C36E6E"/>
    <w:rsid w:val="00C41D95"/>
    <w:rsid w:val="00C439A2"/>
    <w:rsid w:val="00C441B0"/>
    <w:rsid w:val="00C44F59"/>
    <w:rsid w:val="00C450C5"/>
    <w:rsid w:val="00C459F3"/>
    <w:rsid w:val="00C45B73"/>
    <w:rsid w:val="00C50A2C"/>
    <w:rsid w:val="00C529F5"/>
    <w:rsid w:val="00C54C48"/>
    <w:rsid w:val="00C5552D"/>
    <w:rsid w:val="00C561F9"/>
    <w:rsid w:val="00C562D1"/>
    <w:rsid w:val="00C567BB"/>
    <w:rsid w:val="00C607B4"/>
    <w:rsid w:val="00C60A70"/>
    <w:rsid w:val="00C61325"/>
    <w:rsid w:val="00C62212"/>
    <w:rsid w:val="00C62F7D"/>
    <w:rsid w:val="00C63C8C"/>
    <w:rsid w:val="00C63EA2"/>
    <w:rsid w:val="00C641AD"/>
    <w:rsid w:val="00C64DDF"/>
    <w:rsid w:val="00C66BD0"/>
    <w:rsid w:val="00C70A0D"/>
    <w:rsid w:val="00C70F60"/>
    <w:rsid w:val="00C746FE"/>
    <w:rsid w:val="00C75B0A"/>
    <w:rsid w:val="00C75FA4"/>
    <w:rsid w:val="00C77575"/>
    <w:rsid w:val="00C77CFF"/>
    <w:rsid w:val="00C80D9F"/>
    <w:rsid w:val="00C82400"/>
    <w:rsid w:val="00C82CD5"/>
    <w:rsid w:val="00C82CFF"/>
    <w:rsid w:val="00C836A0"/>
    <w:rsid w:val="00C84031"/>
    <w:rsid w:val="00C84212"/>
    <w:rsid w:val="00C85B58"/>
    <w:rsid w:val="00C876D4"/>
    <w:rsid w:val="00C93B5E"/>
    <w:rsid w:val="00C960AF"/>
    <w:rsid w:val="00CA1493"/>
    <w:rsid w:val="00CA2DF0"/>
    <w:rsid w:val="00CA328F"/>
    <w:rsid w:val="00CA3E70"/>
    <w:rsid w:val="00CA41A0"/>
    <w:rsid w:val="00CA615A"/>
    <w:rsid w:val="00CA6D89"/>
    <w:rsid w:val="00CA6F16"/>
    <w:rsid w:val="00CB0356"/>
    <w:rsid w:val="00CB0C18"/>
    <w:rsid w:val="00CB3705"/>
    <w:rsid w:val="00CB46FC"/>
    <w:rsid w:val="00CB510A"/>
    <w:rsid w:val="00CB54F6"/>
    <w:rsid w:val="00CB67A5"/>
    <w:rsid w:val="00CB6825"/>
    <w:rsid w:val="00CB6951"/>
    <w:rsid w:val="00CB6F6A"/>
    <w:rsid w:val="00CC1DF1"/>
    <w:rsid w:val="00CC2440"/>
    <w:rsid w:val="00CC6451"/>
    <w:rsid w:val="00CC7315"/>
    <w:rsid w:val="00CC7701"/>
    <w:rsid w:val="00CD01BE"/>
    <w:rsid w:val="00CD0949"/>
    <w:rsid w:val="00CD0E6A"/>
    <w:rsid w:val="00CD0FAA"/>
    <w:rsid w:val="00CD0FF8"/>
    <w:rsid w:val="00CD22DB"/>
    <w:rsid w:val="00CD4D4A"/>
    <w:rsid w:val="00CD7C75"/>
    <w:rsid w:val="00CE08F9"/>
    <w:rsid w:val="00CE10F8"/>
    <w:rsid w:val="00CE4CA2"/>
    <w:rsid w:val="00CE62B6"/>
    <w:rsid w:val="00CE63A3"/>
    <w:rsid w:val="00CE6C19"/>
    <w:rsid w:val="00CF02A6"/>
    <w:rsid w:val="00CF0D6A"/>
    <w:rsid w:val="00CF117E"/>
    <w:rsid w:val="00CF31D5"/>
    <w:rsid w:val="00CF3418"/>
    <w:rsid w:val="00CF5A03"/>
    <w:rsid w:val="00CF5EB6"/>
    <w:rsid w:val="00CF6DBD"/>
    <w:rsid w:val="00CF70D7"/>
    <w:rsid w:val="00D00531"/>
    <w:rsid w:val="00D02871"/>
    <w:rsid w:val="00D0331A"/>
    <w:rsid w:val="00D04867"/>
    <w:rsid w:val="00D04E56"/>
    <w:rsid w:val="00D05A00"/>
    <w:rsid w:val="00D06E60"/>
    <w:rsid w:val="00D10FA6"/>
    <w:rsid w:val="00D10FDB"/>
    <w:rsid w:val="00D11C71"/>
    <w:rsid w:val="00D12089"/>
    <w:rsid w:val="00D15271"/>
    <w:rsid w:val="00D15D35"/>
    <w:rsid w:val="00D15E61"/>
    <w:rsid w:val="00D2016E"/>
    <w:rsid w:val="00D203D8"/>
    <w:rsid w:val="00D21310"/>
    <w:rsid w:val="00D27379"/>
    <w:rsid w:val="00D275C9"/>
    <w:rsid w:val="00D305CB"/>
    <w:rsid w:val="00D31177"/>
    <w:rsid w:val="00D3134A"/>
    <w:rsid w:val="00D3315D"/>
    <w:rsid w:val="00D34F5E"/>
    <w:rsid w:val="00D34FA9"/>
    <w:rsid w:val="00D35038"/>
    <w:rsid w:val="00D36872"/>
    <w:rsid w:val="00D418C2"/>
    <w:rsid w:val="00D41CF1"/>
    <w:rsid w:val="00D43F8C"/>
    <w:rsid w:val="00D470C0"/>
    <w:rsid w:val="00D47AAC"/>
    <w:rsid w:val="00D47E06"/>
    <w:rsid w:val="00D50295"/>
    <w:rsid w:val="00D51768"/>
    <w:rsid w:val="00D526BE"/>
    <w:rsid w:val="00D527C7"/>
    <w:rsid w:val="00D54AEB"/>
    <w:rsid w:val="00D54C9A"/>
    <w:rsid w:val="00D6038A"/>
    <w:rsid w:val="00D61F8A"/>
    <w:rsid w:val="00D63B5C"/>
    <w:rsid w:val="00D66D8A"/>
    <w:rsid w:val="00D67E7E"/>
    <w:rsid w:val="00D72246"/>
    <w:rsid w:val="00D72D2C"/>
    <w:rsid w:val="00D74F2D"/>
    <w:rsid w:val="00D74F96"/>
    <w:rsid w:val="00D7580B"/>
    <w:rsid w:val="00D75D2D"/>
    <w:rsid w:val="00D76464"/>
    <w:rsid w:val="00D768F5"/>
    <w:rsid w:val="00D82B8E"/>
    <w:rsid w:val="00D8362D"/>
    <w:rsid w:val="00D86987"/>
    <w:rsid w:val="00D911CF"/>
    <w:rsid w:val="00D918B6"/>
    <w:rsid w:val="00DA05A7"/>
    <w:rsid w:val="00DA1A44"/>
    <w:rsid w:val="00DA1D93"/>
    <w:rsid w:val="00DA1E34"/>
    <w:rsid w:val="00DA21FD"/>
    <w:rsid w:val="00DA3507"/>
    <w:rsid w:val="00DA3C54"/>
    <w:rsid w:val="00DA4C5A"/>
    <w:rsid w:val="00DA64F6"/>
    <w:rsid w:val="00DB062D"/>
    <w:rsid w:val="00DB13A0"/>
    <w:rsid w:val="00DB2098"/>
    <w:rsid w:val="00DB2BD6"/>
    <w:rsid w:val="00DB44E1"/>
    <w:rsid w:val="00DB5230"/>
    <w:rsid w:val="00DB5811"/>
    <w:rsid w:val="00DB5BF0"/>
    <w:rsid w:val="00DB63B6"/>
    <w:rsid w:val="00DB714C"/>
    <w:rsid w:val="00DC0002"/>
    <w:rsid w:val="00DC0554"/>
    <w:rsid w:val="00DC0A66"/>
    <w:rsid w:val="00DC3986"/>
    <w:rsid w:val="00DC44F2"/>
    <w:rsid w:val="00DC45BC"/>
    <w:rsid w:val="00DC5E70"/>
    <w:rsid w:val="00DD1293"/>
    <w:rsid w:val="00DD2A5A"/>
    <w:rsid w:val="00DD4B9B"/>
    <w:rsid w:val="00DD5A72"/>
    <w:rsid w:val="00DD5AA6"/>
    <w:rsid w:val="00DD7088"/>
    <w:rsid w:val="00DE29B4"/>
    <w:rsid w:val="00DE2C95"/>
    <w:rsid w:val="00DE5FEA"/>
    <w:rsid w:val="00DE66B1"/>
    <w:rsid w:val="00DE73FA"/>
    <w:rsid w:val="00DF0093"/>
    <w:rsid w:val="00DF4722"/>
    <w:rsid w:val="00DF7D67"/>
    <w:rsid w:val="00E00A5B"/>
    <w:rsid w:val="00E00AB0"/>
    <w:rsid w:val="00E0329D"/>
    <w:rsid w:val="00E04325"/>
    <w:rsid w:val="00E04AC2"/>
    <w:rsid w:val="00E04EC9"/>
    <w:rsid w:val="00E053EE"/>
    <w:rsid w:val="00E063DC"/>
    <w:rsid w:val="00E11676"/>
    <w:rsid w:val="00E12226"/>
    <w:rsid w:val="00E13CF3"/>
    <w:rsid w:val="00E17D92"/>
    <w:rsid w:val="00E207B2"/>
    <w:rsid w:val="00E21FDA"/>
    <w:rsid w:val="00E24B4D"/>
    <w:rsid w:val="00E30956"/>
    <w:rsid w:val="00E3114F"/>
    <w:rsid w:val="00E31D22"/>
    <w:rsid w:val="00E32C79"/>
    <w:rsid w:val="00E33E37"/>
    <w:rsid w:val="00E3419F"/>
    <w:rsid w:val="00E3620D"/>
    <w:rsid w:val="00E40E43"/>
    <w:rsid w:val="00E44AC6"/>
    <w:rsid w:val="00E452A6"/>
    <w:rsid w:val="00E45329"/>
    <w:rsid w:val="00E5130E"/>
    <w:rsid w:val="00E544DD"/>
    <w:rsid w:val="00E55DD9"/>
    <w:rsid w:val="00E56856"/>
    <w:rsid w:val="00E56C25"/>
    <w:rsid w:val="00E60E6E"/>
    <w:rsid w:val="00E61658"/>
    <w:rsid w:val="00E6184B"/>
    <w:rsid w:val="00E63AB3"/>
    <w:rsid w:val="00E63EF8"/>
    <w:rsid w:val="00E65EA2"/>
    <w:rsid w:val="00E70547"/>
    <w:rsid w:val="00E725FF"/>
    <w:rsid w:val="00E72F34"/>
    <w:rsid w:val="00E73B5C"/>
    <w:rsid w:val="00E73E3F"/>
    <w:rsid w:val="00E7744B"/>
    <w:rsid w:val="00E774E0"/>
    <w:rsid w:val="00E77599"/>
    <w:rsid w:val="00E77927"/>
    <w:rsid w:val="00E8030A"/>
    <w:rsid w:val="00E80A6E"/>
    <w:rsid w:val="00E835C7"/>
    <w:rsid w:val="00E845AC"/>
    <w:rsid w:val="00E855D1"/>
    <w:rsid w:val="00E85616"/>
    <w:rsid w:val="00E91689"/>
    <w:rsid w:val="00E91741"/>
    <w:rsid w:val="00E92A53"/>
    <w:rsid w:val="00E92A76"/>
    <w:rsid w:val="00E93DDF"/>
    <w:rsid w:val="00E94274"/>
    <w:rsid w:val="00E94306"/>
    <w:rsid w:val="00E9668A"/>
    <w:rsid w:val="00E974D9"/>
    <w:rsid w:val="00E97ED3"/>
    <w:rsid w:val="00EA4778"/>
    <w:rsid w:val="00EA5532"/>
    <w:rsid w:val="00EA5684"/>
    <w:rsid w:val="00EA6A41"/>
    <w:rsid w:val="00EA7021"/>
    <w:rsid w:val="00EA790B"/>
    <w:rsid w:val="00EB23E2"/>
    <w:rsid w:val="00EB389E"/>
    <w:rsid w:val="00EB62C3"/>
    <w:rsid w:val="00EB6477"/>
    <w:rsid w:val="00EB71FF"/>
    <w:rsid w:val="00EC023C"/>
    <w:rsid w:val="00EC103B"/>
    <w:rsid w:val="00EC10DD"/>
    <w:rsid w:val="00EC2A29"/>
    <w:rsid w:val="00EC3117"/>
    <w:rsid w:val="00EC3C11"/>
    <w:rsid w:val="00EC3D36"/>
    <w:rsid w:val="00EC54F9"/>
    <w:rsid w:val="00EC5C14"/>
    <w:rsid w:val="00EC5E7C"/>
    <w:rsid w:val="00EC60C0"/>
    <w:rsid w:val="00EC67ED"/>
    <w:rsid w:val="00EC68EF"/>
    <w:rsid w:val="00EC7536"/>
    <w:rsid w:val="00ED1013"/>
    <w:rsid w:val="00ED1327"/>
    <w:rsid w:val="00ED2375"/>
    <w:rsid w:val="00ED60CE"/>
    <w:rsid w:val="00EE16B3"/>
    <w:rsid w:val="00EE278F"/>
    <w:rsid w:val="00EE328C"/>
    <w:rsid w:val="00EE3698"/>
    <w:rsid w:val="00EE3F0B"/>
    <w:rsid w:val="00EE4F11"/>
    <w:rsid w:val="00EE51B1"/>
    <w:rsid w:val="00EE7A25"/>
    <w:rsid w:val="00EF4761"/>
    <w:rsid w:val="00EF53A4"/>
    <w:rsid w:val="00EF65E3"/>
    <w:rsid w:val="00EF76E9"/>
    <w:rsid w:val="00EF77B1"/>
    <w:rsid w:val="00EF7DD2"/>
    <w:rsid w:val="00F00328"/>
    <w:rsid w:val="00F039E9"/>
    <w:rsid w:val="00F04706"/>
    <w:rsid w:val="00F04DEB"/>
    <w:rsid w:val="00F056D7"/>
    <w:rsid w:val="00F06266"/>
    <w:rsid w:val="00F06829"/>
    <w:rsid w:val="00F07BF8"/>
    <w:rsid w:val="00F107AC"/>
    <w:rsid w:val="00F2098C"/>
    <w:rsid w:val="00F20A76"/>
    <w:rsid w:val="00F20E37"/>
    <w:rsid w:val="00F213CA"/>
    <w:rsid w:val="00F2240A"/>
    <w:rsid w:val="00F224E0"/>
    <w:rsid w:val="00F232F9"/>
    <w:rsid w:val="00F23BCE"/>
    <w:rsid w:val="00F2532D"/>
    <w:rsid w:val="00F266B9"/>
    <w:rsid w:val="00F26FBC"/>
    <w:rsid w:val="00F32473"/>
    <w:rsid w:val="00F355EB"/>
    <w:rsid w:val="00F36AB6"/>
    <w:rsid w:val="00F42F89"/>
    <w:rsid w:val="00F447A9"/>
    <w:rsid w:val="00F45EB8"/>
    <w:rsid w:val="00F51DD1"/>
    <w:rsid w:val="00F51E38"/>
    <w:rsid w:val="00F52511"/>
    <w:rsid w:val="00F5603A"/>
    <w:rsid w:val="00F5723B"/>
    <w:rsid w:val="00F63B21"/>
    <w:rsid w:val="00F63EF4"/>
    <w:rsid w:val="00F66001"/>
    <w:rsid w:val="00F662D0"/>
    <w:rsid w:val="00F66824"/>
    <w:rsid w:val="00F70D3D"/>
    <w:rsid w:val="00F73802"/>
    <w:rsid w:val="00F74938"/>
    <w:rsid w:val="00F750E8"/>
    <w:rsid w:val="00F76388"/>
    <w:rsid w:val="00F76FEE"/>
    <w:rsid w:val="00F773B5"/>
    <w:rsid w:val="00F84174"/>
    <w:rsid w:val="00F844D7"/>
    <w:rsid w:val="00F864E9"/>
    <w:rsid w:val="00F867BD"/>
    <w:rsid w:val="00F90858"/>
    <w:rsid w:val="00F9290A"/>
    <w:rsid w:val="00F9345C"/>
    <w:rsid w:val="00F9430D"/>
    <w:rsid w:val="00F94C40"/>
    <w:rsid w:val="00F94F96"/>
    <w:rsid w:val="00F954CC"/>
    <w:rsid w:val="00F958F3"/>
    <w:rsid w:val="00FA08E9"/>
    <w:rsid w:val="00FA1C00"/>
    <w:rsid w:val="00FA37BD"/>
    <w:rsid w:val="00FA3B53"/>
    <w:rsid w:val="00FA4FF7"/>
    <w:rsid w:val="00FA73A6"/>
    <w:rsid w:val="00FB0F42"/>
    <w:rsid w:val="00FB19BD"/>
    <w:rsid w:val="00FB1B61"/>
    <w:rsid w:val="00FB3B20"/>
    <w:rsid w:val="00FB4FC4"/>
    <w:rsid w:val="00FB500D"/>
    <w:rsid w:val="00FB5094"/>
    <w:rsid w:val="00FB72AF"/>
    <w:rsid w:val="00FB7628"/>
    <w:rsid w:val="00FC1006"/>
    <w:rsid w:val="00FC1543"/>
    <w:rsid w:val="00FC21CA"/>
    <w:rsid w:val="00FC25EB"/>
    <w:rsid w:val="00FC6D5B"/>
    <w:rsid w:val="00FC745D"/>
    <w:rsid w:val="00FC77DA"/>
    <w:rsid w:val="00FD1EDE"/>
    <w:rsid w:val="00FD5958"/>
    <w:rsid w:val="00FE0C3E"/>
    <w:rsid w:val="00FE0CC5"/>
    <w:rsid w:val="00FE398C"/>
    <w:rsid w:val="00FE42D4"/>
    <w:rsid w:val="00FE4695"/>
    <w:rsid w:val="00FE4A51"/>
    <w:rsid w:val="00FE4BEE"/>
    <w:rsid w:val="00FE598F"/>
    <w:rsid w:val="00FE68FE"/>
    <w:rsid w:val="00FF07A0"/>
    <w:rsid w:val="00FF0C21"/>
    <w:rsid w:val="00FF10D5"/>
    <w:rsid w:val="00FF39A7"/>
    <w:rsid w:val="00FF587A"/>
    <w:rsid w:val="00FF5E5D"/>
    <w:rsid w:val="00FF6686"/>
    <w:rsid w:val="00FF6F8B"/>
    <w:rsid w:val="00FF6FAC"/>
    <w:rsid w:val="00FF7F8D"/>
    <w:rsid w:val="067B72DE"/>
    <w:rsid w:val="13292DE6"/>
    <w:rsid w:val="576D0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01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16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1601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160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1601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124</Words>
  <Characters>707</Characters>
  <Application>Microsoft Office Outlook</Application>
  <DocSecurity>0</DocSecurity>
  <Lines>0</Lines>
  <Paragraphs>0</Paragraphs>
  <ScaleCrop>false</ScaleCrop>
  <Company>Microsoft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lenovo</dc:creator>
  <cp:keywords/>
  <dc:description/>
  <cp:lastModifiedBy>夏福全</cp:lastModifiedBy>
  <cp:revision>8</cp:revision>
  <dcterms:created xsi:type="dcterms:W3CDTF">2023-11-20T15:27:00Z</dcterms:created>
  <dcterms:modified xsi:type="dcterms:W3CDTF">2025-11-30T11:19:00Z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3725211CBFFB49608874847EE170105F_12</vt:lpwstr>
  </property>
</Properties>
</file>