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67" w:rsidRPr="006C63E0" w:rsidRDefault="009A5C67" w:rsidP="00C9093B">
      <w:pPr>
        <w:jc w:val="center"/>
        <w:rPr>
          <w:rFonts w:eastAsia="黑体"/>
          <w:sz w:val="32"/>
        </w:rPr>
      </w:pPr>
    </w:p>
    <w:p w:rsidR="009A5C67" w:rsidRPr="006C63E0" w:rsidRDefault="009A5C67" w:rsidP="00C9093B">
      <w:pPr>
        <w:spacing w:line="500" w:lineRule="exact"/>
        <w:rPr>
          <w:rFonts w:ascii="宋体"/>
          <w:b/>
          <w:sz w:val="36"/>
          <w:szCs w:val="36"/>
        </w:rPr>
      </w:pPr>
    </w:p>
    <w:p w:rsidR="009A5C67" w:rsidRPr="00681DDB" w:rsidRDefault="009A5C67" w:rsidP="009958B4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bookmarkStart w:id="0" w:name="OLE_LINK1"/>
      <w:bookmarkStart w:id="1" w:name="OLE_LINK2"/>
      <w:r>
        <w:rPr>
          <w:rFonts w:ascii="方正小标宋简体" w:eastAsia="方正小标宋简体" w:hAnsi="宋体" w:hint="eastAsia"/>
          <w:sz w:val="36"/>
          <w:szCs w:val="36"/>
        </w:rPr>
        <w:t>任职资格确认和认定工作指南</w:t>
      </w:r>
    </w:p>
    <w:bookmarkEnd w:id="0"/>
    <w:bookmarkEnd w:id="1"/>
    <w:p w:rsidR="009A5C67" w:rsidRDefault="009A5C67" w:rsidP="00121AB5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A5C67" w:rsidRPr="00862572" w:rsidRDefault="009A5C67" w:rsidP="007A37DA">
      <w:pPr>
        <w:spacing w:line="520" w:lineRule="exact"/>
        <w:ind w:firstLineChars="200" w:firstLine="31680"/>
        <w:rPr>
          <w:rFonts w:ascii="黑体" w:eastAsia="黑体" w:hAnsi="方正仿宋_GBK" w:cs="方正仿宋_GBK"/>
          <w:sz w:val="28"/>
          <w:szCs w:val="28"/>
        </w:rPr>
      </w:pPr>
      <w:r w:rsidRPr="00862572">
        <w:rPr>
          <w:rFonts w:ascii="黑体" w:eastAsia="黑体" w:hAnsi="方正仿宋_GBK" w:cs="方正仿宋_GBK" w:hint="eastAsia"/>
          <w:sz w:val="28"/>
          <w:szCs w:val="28"/>
        </w:rPr>
        <w:t>一、申请任职资格确认</w:t>
      </w:r>
    </w:p>
    <w:p w:rsidR="009A5C67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学校未聘任，具备</w:t>
      </w:r>
      <w:r w:rsidRPr="00862572">
        <w:rPr>
          <w:rFonts w:ascii="仿宋_GB2312" w:eastAsia="仿宋_GB2312" w:hAnsi="方正仿宋_GBK" w:cs="方正仿宋_GBK" w:hint="eastAsia"/>
          <w:sz w:val="28"/>
          <w:szCs w:val="28"/>
        </w:rPr>
        <w:t>省内外普通本科高等学校的教授、副教授、讲师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任职资格</w:t>
      </w:r>
      <w:r w:rsidRPr="00862572">
        <w:rPr>
          <w:rFonts w:ascii="仿宋_GB2312" w:eastAsia="仿宋_GB2312" w:hAnsi="方正仿宋_GBK" w:cs="方正仿宋_GBK" w:hint="eastAsia"/>
          <w:sz w:val="28"/>
          <w:szCs w:val="28"/>
        </w:rPr>
        <w:t>人员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，在规定时间内向所在教学单位提供以下</w:t>
      </w:r>
      <w:r>
        <w:rPr>
          <w:rFonts w:ascii="黑体" w:eastAsia="黑体" w:hAnsi="黑体" w:cs="方正仿宋_GBK"/>
          <w:color w:val="FF0000"/>
          <w:sz w:val="28"/>
          <w:szCs w:val="28"/>
        </w:rPr>
        <w:t>5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项申报材料：</w:t>
      </w:r>
    </w:p>
    <w:p w:rsidR="009A5C67" w:rsidRPr="009828B9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1.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《</w:t>
      </w:r>
      <w:r w:rsidRPr="00E51713">
        <w:rPr>
          <w:rFonts w:ascii="方正小标宋简体" w:eastAsia="方正小标宋简体" w:hAnsi="方正仿宋_GBK" w:cs="方正仿宋_GBK" w:hint="eastAsia"/>
          <w:sz w:val="28"/>
          <w:szCs w:val="28"/>
        </w:rPr>
        <w:t>专业技术职务任职资格确认一览表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1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9A5C67" w:rsidRPr="004638ED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个人只提供电子版</w:t>
      </w:r>
      <w:r>
        <w:rPr>
          <w:rFonts w:ascii="仿宋_GB2312" w:eastAsia="仿宋_GB2312" w:hAnsi="方正仿宋_GBK" w:cs="方正仿宋_GBK"/>
          <w:sz w:val="28"/>
          <w:szCs w:val="28"/>
        </w:rPr>
        <w:t>,</w:t>
      </w:r>
      <w:r w:rsidRPr="00235EFF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教学单位汇总、审核。</w:t>
      </w:r>
    </w:p>
    <w:p w:rsidR="009A5C67" w:rsidRPr="009828B9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2.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《</w:t>
      </w:r>
      <w:r w:rsidRPr="00AD47F7">
        <w:rPr>
          <w:rFonts w:ascii="方正小标宋简体" w:eastAsia="方正小标宋简体" w:hAnsi="方正仿宋_GBK" w:cs="方正仿宋_GBK" w:hint="eastAsia"/>
          <w:sz w:val="28"/>
          <w:szCs w:val="28"/>
        </w:rPr>
        <w:t>专业技术职务任职资格确认审批表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2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9A5C67" w:rsidRPr="00B5093D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C963BE">
        <w:rPr>
          <w:rFonts w:ascii="黑体" w:eastAsia="黑体" w:hAnsi="黑体" w:cs="方正仿宋_GBK" w:hint="eastAsia"/>
          <w:sz w:val="28"/>
          <w:szCs w:val="28"/>
        </w:rPr>
        <w:t>、</w:t>
      </w:r>
      <w:r w:rsidRPr="00E072D2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黑体" w:eastAsia="黑体" w:hAnsi="黑体" w:cs="方正仿宋_GBK" w:hint="eastAsia"/>
          <w:sz w:val="28"/>
          <w:szCs w:val="28"/>
        </w:rPr>
        <w:t>（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电子版文件命名为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“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教学单位编号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AD47F7">
        <w:rPr>
          <w:rFonts w:ascii="仿宋_GB2312" w:eastAsia="仿宋_GB2312" w:hAnsi="方正仿宋_GBK" w:cs="方正仿宋_GBK" w:hint="eastAsia"/>
          <w:sz w:val="28"/>
          <w:szCs w:val="28"/>
        </w:rPr>
        <w:t>任职资格确认审批表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”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学单位审核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9A5C67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3.</w:t>
      </w:r>
      <w:r w:rsidRPr="00421132">
        <w:rPr>
          <w:rFonts w:ascii="方正小标宋简体" w:eastAsia="方正小标宋简体" w:hAnsi="方正仿宋_GBK" w:cs="方正仿宋_GBK" w:hint="eastAsia"/>
          <w:sz w:val="28"/>
          <w:szCs w:val="28"/>
        </w:rPr>
        <w:t>最后学历、学位证书</w:t>
      </w:r>
    </w:p>
    <w:p w:rsidR="009A5C67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5D5BCF">
        <w:rPr>
          <w:rFonts w:ascii="仿宋_GB2312" w:eastAsia="仿宋_GB2312" w:hAnsi="方正仿宋_GBK" w:cs="方正仿宋_GBK" w:hint="eastAsia"/>
          <w:sz w:val="28"/>
          <w:szCs w:val="28"/>
        </w:rPr>
        <w:t>复印件</w:t>
      </w:r>
      <w:r w:rsidRPr="005D5BCF">
        <w:rPr>
          <w:rFonts w:ascii="仿宋_GB2312" w:eastAsia="仿宋_GB2312" w:hAnsi="方正仿宋_GBK" w:cs="方正仿宋_GBK"/>
          <w:sz w:val="28"/>
          <w:szCs w:val="28"/>
        </w:rPr>
        <w:t>1</w:t>
      </w:r>
      <w:r w:rsidRPr="005D5BCF">
        <w:rPr>
          <w:rFonts w:ascii="仿宋_GB2312" w:eastAsia="仿宋_GB2312" w:hAnsi="方正仿宋_GBK" w:cs="方正仿宋_GBK" w:hint="eastAsia"/>
          <w:sz w:val="28"/>
          <w:szCs w:val="28"/>
        </w:rPr>
        <w:t>份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学单位审核。</w:t>
      </w:r>
    </w:p>
    <w:p w:rsidR="009A5C67" w:rsidRPr="00642880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>
        <w:rPr>
          <w:rFonts w:ascii="方正小标宋简体" w:eastAsia="方正小标宋简体" w:hAnsi="方正仿宋_GBK" w:cs="方正仿宋_GBK"/>
          <w:sz w:val="28"/>
          <w:szCs w:val="28"/>
        </w:rPr>
        <w:t>4</w:t>
      </w: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.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高校教师资格证书</w:t>
      </w:r>
    </w:p>
    <w:p w:rsidR="009A5C67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5D5BCF">
        <w:rPr>
          <w:rFonts w:ascii="仿宋_GB2312" w:eastAsia="仿宋_GB2312" w:hAnsi="方正仿宋_GBK" w:cs="方正仿宋_GBK" w:hint="eastAsia"/>
          <w:sz w:val="28"/>
          <w:szCs w:val="28"/>
        </w:rPr>
        <w:t>复印件</w:t>
      </w:r>
      <w:r w:rsidRPr="005D5BCF">
        <w:rPr>
          <w:rFonts w:ascii="仿宋_GB2312" w:eastAsia="仿宋_GB2312" w:hAnsi="方正仿宋_GBK" w:cs="方正仿宋_GBK"/>
          <w:sz w:val="28"/>
          <w:szCs w:val="28"/>
        </w:rPr>
        <w:t>1</w:t>
      </w:r>
      <w:r w:rsidRPr="005D5BCF">
        <w:rPr>
          <w:rFonts w:ascii="仿宋_GB2312" w:eastAsia="仿宋_GB2312" w:hAnsi="方正仿宋_GBK" w:cs="方正仿宋_GBK" w:hint="eastAsia"/>
          <w:sz w:val="28"/>
          <w:szCs w:val="28"/>
        </w:rPr>
        <w:t>份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学单位审核。</w:t>
      </w:r>
    </w:p>
    <w:p w:rsidR="009A5C67" w:rsidRPr="005D5BCF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>
        <w:rPr>
          <w:rFonts w:ascii="方正小标宋简体" w:eastAsia="方正小标宋简体" w:hAnsi="方正仿宋_GBK" w:cs="方正仿宋_GBK"/>
          <w:sz w:val="28"/>
          <w:szCs w:val="28"/>
        </w:rPr>
        <w:t>5</w:t>
      </w:r>
      <w:r w:rsidRPr="005D5BCF">
        <w:rPr>
          <w:rFonts w:ascii="方正小标宋简体" w:eastAsia="方正小标宋简体" w:hAnsi="方正仿宋_GBK" w:cs="方正仿宋_GBK" w:hint="eastAsia"/>
          <w:sz w:val="28"/>
          <w:szCs w:val="28"/>
        </w:rPr>
        <w:t>《专业技术职务任职资格评审申报表》</w:t>
      </w:r>
    </w:p>
    <w:p w:rsidR="009A5C67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 w:rsidRPr="000A69FF">
        <w:rPr>
          <w:rFonts w:ascii="仿宋_GB2312" w:eastAsia="仿宋_GB2312" w:hAnsi="方正仿宋_GBK" w:cs="方正仿宋_GBK" w:hint="eastAsia"/>
          <w:sz w:val="28"/>
          <w:szCs w:val="28"/>
        </w:rPr>
        <w:t>该表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是由原单位审核批准，一般存放于个人档案中，如有需要可联系人事处工作人员查找，</w:t>
      </w: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5D5BCF">
        <w:rPr>
          <w:rFonts w:ascii="仿宋_GB2312" w:eastAsia="仿宋_GB2312" w:hAnsi="方正仿宋_GBK" w:cs="方正仿宋_GBK" w:hint="eastAsia"/>
          <w:sz w:val="28"/>
          <w:szCs w:val="28"/>
        </w:rPr>
        <w:t>复印件</w:t>
      </w:r>
      <w:r w:rsidRPr="005D5BCF">
        <w:rPr>
          <w:rFonts w:ascii="仿宋_GB2312" w:eastAsia="仿宋_GB2312" w:hAnsi="方正仿宋_GBK" w:cs="方正仿宋_GBK"/>
          <w:sz w:val="28"/>
          <w:szCs w:val="28"/>
        </w:rPr>
        <w:t>1</w:t>
      </w:r>
      <w:r w:rsidRPr="005D5BCF">
        <w:rPr>
          <w:rFonts w:ascii="仿宋_GB2312" w:eastAsia="仿宋_GB2312" w:hAnsi="方正仿宋_GBK" w:cs="方正仿宋_GBK" w:hint="eastAsia"/>
          <w:sz w:val="28"/>
          <w:szCs w:val="28"/>
        </w:rPr>
        <w:t>份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学单位审核。</w:t>
      </w:r>
    </w:p>
    <w:p w:rsidR="009A5C67" w:rsidRPr="00862572" w:rsidRDefault="009A5C67" w:rsidP="007A37DA">
      <w:pPr>
        <w:spacing w:line="520" w:lineRule="exact"/>
        <w:ind w:firstLineChars="200" w:firstLine="31680"/>
        <w:rPr>
          <w:rFonts w:ascii="黑体" w:eastAsia="黑体" w:hAnsi="方正仿宋_GBK" w:cs="方正仿宋_GBK"/>
          <w:sz w:val="28"/>
          <w:szCs w:val="28"/>
        </w:rPr>
      </w:pPr>
      <w:r>
        <w:rPr>
          <w:rFonts w:ascii="黑体" w:eastAsia="黑体" w:hAnsi="方正仿宋_GBK" w:cs="方正仿宋_GBK" w:hint="eastAsia"/>
          <w:sz w:val="28"/>
          <w:szCs w:val="28"/>
        </w:rPr>
        <w:t>二</w:t>
      </w:r>
      <w:r w:rsidRPr="00862572">
        <w:rPr>
          <w:rFonts w:ascii="黑体" w:eastAsia="黑体" w:hAnsi="方正仿宋_GBK" w:cs="方正仿宋_GBK" w:hint="eastAsia"/>
          <w:sz w:val="28"/>
          <w:szCs w:val="28"/>
        </w:rPr>
        <w:t>、申请任职资格</w:t>
      </w:r>
      <w:r>
        <w:rPr>
          <w:rFonts w:ascii="黑体" w:eastAsia="黑体" w:hAnsi="方正仿宋_GBK" w:cs="方正仿宋_GBK" w:hint="eastAsia"/>
          <w:sz w:val="28"/>
          <w:szCs w:val="28"/>
        </w:rPr>
        <w:t>认定</w:t>
      </w:r>
    </w:p>
    <w:p w:rsidR="009A5C67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申请助教或助理实验师</w:t>
      </w:r>
      <w:r w:rsidRPr="00B661FE">
        <w:rPr>
          <w:rFonts w:ascii="仿宋_GB2312" w:eastAsia="仿宋_GB2312" w:hAnsi="方正仿宋_GBK" w:cs="方正仿宋_GBK" w:hint="eastAsia"/>
          <w:sz w:val="28"/>
          <w:szCs w:val="28"/>
        </w:rPr>
        <w:t>初级专业技术职务任职资格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人员，在规定时间内向所在教学单位提供以下</w:t>
      </w:r>
      <w:r>
        <w:rPr>
          <w:rFonts w:ascii="黑体" w:eastAsia="黑体" w:hAnsi="黑体" w:cs="方正仿宋_GBK"/>
          <w:color w:val="FF0000"/>
          <w:sz w:val="28"/>
          <w:szCs w:val="28"/>
        </w:rPr>
        <w:t>3</w:t>
      </w:r>
      <w:r>
        <w:rPr>
          <w:rFonts w:ascii="黑体" w:eastAsia="黑体" w:hAnsi="黑体" w:cs="方正仿宋_GBK" w:hint="eastAsia"/>
          <w:color w:val="FF0000"/>
          <w:sz w:val="28"/>
          <w:szCs w:val="28"/>
        </w:rPr>
        <w:t>或</w:t>
      </w:r>
      <w:r>
        <w:rPr>
          <w:rFonts w:ascii="黑体" w:eastAsia="黑体" w:hAnsi="黑体" w:cs="方正仿宋_GBK"/>
          <w:color w:val="FF0000"/>
          <w:sz w:val="28"/>
          <w:szCs w:val="28"/>
        </w:rPr>
        <w:t>4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项申报材料：</w:t>
      </w:r>
    </w:p>
    <w:p w:rsidR="009A5C67" w:rsidRPr="009828B9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1.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《</w:t>
      </w:r>
      <w:r w:rsidRPr="005004C3">
        <w:rPr>
          <w:rFonts w:ascii="方正小标宋简体" w:eastAsia="方正小标宋简体" w:hAnsi="方正仿宋_GBK" w:cs="方正仿宋_GBK" w:hint="eastAsia"/>
          <w:sz w:val="28"/>
          <w:szCs w:val="28"/>
        </w:rPr>
        <w:t>初级</w:t>
      </w:r>
      <w:r w:rsidRPr="00E51713">
        <w:rPr>
          <w:rFonts w:ascii="方正小标宋简体" w:eastAsia="方正小标宋简体" w:hAnsi="方正仿宋_GBK" w:cs="方正仿宋_GBK" w:hint="eastAsia"/>
          <w:sz w:val="28"/>
          <w:szCs w:val="28"/>
        </w:rPr>
        <w:t>专业技术职务任职资格</w:t>
      </w:r>
      <w:r w:rsidRPr="005004C3">
        <w:rPr>
          <w:rFonts w:ascii="方正小标宋简体" w:eastAsia="方正小标宋简体" w:hAnsi="方正仿宋_GBK" w:cs="方正仿宋_GBK" w:hint="eastAsia"/>
          <w:sz w:val="28"/>
          <w:szCs w:val="28"/>
        </w:rPr>
        <w:t>认定</w:t>
      </w:r>
      <w:r w:rsidRPr="00E51713">
        <w:rPr>
          <w:rFonts w:ascii="方正小标宋简体" w:eastAsia="方正小标宋简体" w:hAnsi="方正仿宋_GBK" w:cs="方正仿宋_GBK" w:hint="eastAsia"/>
          <w:sz w:val="28"/>
          <w:szCs w:val="28"/>
        </w:rPr>
        <w:t>一览表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3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9A5C67" w:rsidRPr="004638ED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个人只提供电子版</w:t>
      </w:r>
      <w:r>
        <w:rPr>
          <w:rFonts w:ascii="仿宋_GB2312" w:eastAsia="仿宋_GB2312" w:hAnsi="方正仿宋_GBK" w:cs="方正仿宋_GBK"/>
          <w:sz w:val="28"/>
          <w:szCs w:val="28"/>
        </w:rPr>
        <w:t>,</w:t>
      </w:r>
      <w:r w:rsidRPr="00235EFF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教学单位汇总、审核。</w:t>
      </w:r>
    </w:p>
    <w:p w:rsidR="009A5C67" w:rsidRPr="009828B9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2.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《</w:t>
      </w:r>
      <w:r w:rsidRPr="00053894">
        <w:rPr>
          <w:rFonts w:ascii="方正小标宋简体" w:eastAsia="方正小标宋简体" w:hAnsi="方正仿宋_GBK" w:cs="方正仿宋_GBK" w:hint="eastAsia"/>
          <w:sz w:val="28"/>
          <w:szCs w:val="28"/>
        </w:rPr>
        <w:t>毕业生初次认定专业技术职务任职资格呈报表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4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9A5C67" w:rsidRPr="00B5093D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C963BE">
        <w:rPr>
          <w:rFonts w:ascii="黑体" w:eastAsia="黑体" w:hAnsi="黑体" w:cs="方正仿宋_GBK" w:hint="eastAsia"/>
          <w:sz w:val="28"/>
          <w:szCs w:val="28"/>
        </w:rPr>
        <w:t>、</w:t>
      </w:r>
      <w:r w:rsidRPr="00E072D2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黑体" w:eastAsia="黑体" w:hAnsi="黑体" w:cs="方正仿宋_GBK" w:hint="eastAsia"/>
          <w:sz w:val="28"/>
          <w:szCs w:val="28"/>
        </w:rPr>
        <w:t>（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电子版文件命名为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“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教学单位编号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FE396D">
        <w:rPr>
          <w:rFonts w:ascii="仿宋_GB2312" w:eastAsia="仿宋_GB2312" w:hAnsi="方正仿宋_GBK" w:cs="方正仿宋_GBK" w:hint="eastAsia"/>
          <w:sz w:val="28"/>
          <w:szCs w:val="28"/>
        </w:rPr>
        <w:t>任职资格呈报表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”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学单位审核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9A5C67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3.</w:t>
      </w:r>
      <w:r w:rsidRPr="00421132">
        <w:rPr>
          <w:rFonts w:ascii="方正小标宋简体" w:eastAsia="方正小标宋简体" w:hAnsi="方正仿宋_GBK" w:cs="方正仿宋_GBK" w:hint="eastAsia"/>
          <w:sz w:val="28"/>
          <w:szCs w:val="28"/>
        </w:rPr>
        <w:t>最后学历、学位证书</w:t>
      </w:r>
    </w:p>
    <w:p w:rsidR="009A5C67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 w:rsidRPr="00E372FA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5D5BCF">
        <w:rPr>
          <w:rFonts w:ascii="仿宋_GB2312" w:eastAsia="仿宋_GB2312" w:hAnsi="方正仿宋_GBK" w:cs="方正仿宋_GBK" w:hint="eastAsia"/>
          <w:sz w:val="28"/>
          <w:szCs w:val="28"/>
        </w:rPr>
        <w:t>复印件</w:t>
      </w:r>
      <w:r w:rsidRPr="005D5BCF">
        <w:rPr>
          <w:rFonts w:ascii="仿宋_GB2312" w:eastAsia="仿宋_GB2312" w:hAnsi="方正仿宋_GBK" w:cs="方正仿宋_GBK"/>
          <w:sz w:val="28"/>
          <w:szCs w:val="28"/>
        </w:rPr>
        <w:t>1</w:t>
      </w:r>
      <w:r w:rsidRPr="005D5BCF">
        <w:rPr>
          <w:rFonts w:ascii="仿宋_GB2312" w:eastAsia="仿宋_GB2312" w:hAnsi="方正仿宋_GBK" w:cs="方正仿宋_GBK" w:hint="eastAsia"/>
          <w:sz w:val="28"/>
          <w:szCs w:val="28"/>
        </w:rPr>
        <w:t>份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学单位审核。</w:t>
      </w:r>
    </w:p>
    <w:p w:rsidR="009A5C67" w:rsidRPr="001E717A" w:rsidRDefault="009A5C67" w:rsidP="007A3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>
        <w:rPr>
          <w:rFonts w:ascii="方正小标宋简体" w:eastAsia="方正小标宋简体" w:hAnsi="方正仿宋_GBK" w:cs="方正仿宋_GBK"/>
          <w:sz w:val="28"/>
          <w:szCs w:val="28"/>
        </w:rPr>
        <w:t>4</w:t>
      </w: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.</w:t>
      </w:r>
      <w:r w:rsidRPr="001E717A">
        <w:rPr>
          <w:rFonts w:ascii="方正小标宋简体" w:eastAsia="方正小标宋简体" w:hAnsi="方正仿宋_GBK" w:cs="方正仿宋_GBK" w:hint="eastAsia"/>
          <w:sz w:val="28"/>
          <w:szCs w:val="28"/>
        </w:rPr>
        <w:t>承担实验技术工作经历证明</w:t>
      </w:r>
    </w:p>
    <w:p w:rsidR="009A5C67" w:rsidRPr="00D37DD1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申请助理实验师专业技术职务任职资格人员须提供该证明材料，请在</w:t>
      </w:r>
      <w:r w:rsidRPr="00D37DD1">
        <w:rPr>
          <w:rFonts w:ascii="仿宋_GB2312" w:eastAsia="仿宋_GB2312" w:hAnsi="方正仿宋_GBK" w:cs="方正仿宋_GBK"/>
          <w:sz w:val="28"/>
          <w:szCs w:val="28"/>
        </w:rPr>
        <w:t>202</w:t>
      </w:r>
      <w:r>
        <w:rPr>
          <w:rFonts w:ascii="仿宋_GB2312" w:eastAsia="仿宋_GB2312" w:hAnsi="方正仿宋_GBK" w:cs="方正仿宋_GBK"/>
          <w:sz w:val="28"/>
          <w:szCs w:val="28"/>
        </w:rPr>
        <w:t>5</w:t>
      </w:r>
      <w:r w:rsidRPr="00D37DD1">
        <w:rPr>
          <w:rFonts w:ascii="仿宋_GB2312" w:eastAsia="仿宋_GB2312" w:hAnsi="方正仿宋_GBK" w:cs="方正仿宋_GBK" w:hint="eastAsia"/>
          <w:sz w:val="28"/>
          <w:szCs w:val="28"/>
        </w:rPr>
        <w:t>年度职称评审材料工作包</w:t>
      </w:r>
      <w:r>
        <w:rPr>
          <w:rFonts w:ascii="仿宋_GB2312" w:eastAsia="仿宋_GB2312" w:hAnsi="方正仿宋_GBK" w:cs="方正仿宋_GBK"/>
          <w:sz w:val="28"/>
          <w:szCs w:val="28"/>
        </w:rPr>
        <w:t>\</w:t>
      </w:r>
      <w:r w:rsidRPr="00D37DD1">
        <w:rPr>
          <w:rFonts w:ascii="仿宋_GB2312" w:eastAsia="仿宋_GB2312" w:hAnsi="方正仿宋_GBK" w:cs="方正仿宋_GBK" w:hint="eastAsia"/>
          <w:sz w:val="28"/>
          <w:szCs w:val="28"/>
        </w:rPr>
        <w:t>其它公用材料</w:t>
      </w:r>
      <w:r>
        <w:rPr>
          <w:rFonts w:ascii="仿宋_GB2312" w:eastAsia="仿宋_GB2312" w:hAnsi="方正仿宋_GBK" w:cs="方正仿宋_GBK"/>
          <w:sz w:val="28"/>
          <w:szCs w:val="28"/>
        </w:rPr>
        <w:t>\</w:t>
      </w:r>
      <w:r w:rsidRPr="00D37DD1">
        <w:rPr>
          <w:rFonts w:ascii="仿宋_GB2312" w:eastAsia="仿宋_GB2312" w:hAnsi="方正仿宋_GBK" w:cs="方正仿宋_GBK" w:hint="eastAsia"/>
          <w:sz w:val="28"/>
          <w:szCs w:val="28"/>
        </w:rPr>
        <w:t>各类证明、表格等附件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中查找填写，所在部门负责人签字、盖章。</w:t>
      </w:r>
    </w:p>
    <w:p w:rsidR="009A5C67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 w:rsidRPr="00AC4309">
        <w:rPr>
          <w:rFonts w:ascii="黑体" w:eastAsia="黑体" w:hAnsi="黑体" w:cs="方正仿宋_GBK" w:hint="eastAsia"/>
          <w:color w:val="FF0000"/>
          <w:sz w:val="28"/>
          <w:szCs w:val="28"/>
        </w:rPr>
        <w:t>提醒：所有需要提交的申报材料，均不接受申报人个人申报，须由教学单位统一报送。</w:t>
      </w:r>
    </w:p>
    <w:p w:rsidR="009A5C67" w:rsidRPr="004638ED" w:rsidRDefault="009A5C67" w:rsidP="007A3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</w:p>
    <w:p w:rsidR="009A5C67" w:rsidRPr="00C06839" w:rsidRDefault="009A5C67" w:rsidP="007A37DA">
      <w:pPr>
        <w:spacing w:line="520" w:lineRule="exact"/>
        <w:ind w:leftChars="200" w:left="31680" w:hangingChars="300" w:firstLine="31680"/>
        <w:rPr>
          <w:rFonts w:ascii="仿宋_GB2312" w:eastAsia="仿宋_GB2312" w:hAnsi="方正仿宋_GBK" w:cs="方正仿宋_GBK"/>
          <w:sz w:val="28"/>
          <w:szCs w:val="28"/>
        </w:rPr>
      </w:pP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附件</w:t>
      </w:r>
      <w:r>
        <w:rPr>
          <w:rFonts w:ascii="仿宋_GB2312" w:eastAsia="仿宋_GB2312" w:hAnsi="方正仿宋_GBK" w:cs="方正仿宋_GBK"/>
          <w:sz w:val="28"/>
          <w:szCs w:val="28"/>
        </w:rPr>
        <w:t>:1.</w:t>
      </w:r>
      <w:r w:rsidRPr="00C06839">
        <w:rPr>
          <w:rFonts w:ascii="仿宋_GB2312" w:eastAsia="仿宋_GB2312" w:hAnsi="方正仿宋_GBK" w:cs="方正仿宋_GBK" w:hint="eastAsia"/>
          <w:sz w:val="28"/>
          <w:szCs w:val="28"/>
        </w:rPr>
        <w:t>专业技术职务任职资格确认一览表</w:t>
      </w:r>
    </w:p>
    <w:p w:rsidR="009A5C67" w:rsidRPr="00E605A1" w:rsidRDefault="009A5C67" w:rsidP="007A37DA">
      <w:pPr>
        <w:spacing w:line="520" w:lineRule="exact"/>
        <w:ind w:leftChars="534" w:left="31680" w:hangingChars="5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2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.</w:t>
      </w:r>
      <w:r w:rsidRPr="00E605A1">
        <w:rPr>
          <w:rFonts w:ascii="仿宋_GB2312" w:eastAsia="仿宋_GB2312" w:hAnsi="方正仿宋_GBK" w:cs="方正仿宋_GBK" w:hint="eastAsia"/>
          <w:sz w:val="28"/>
          <w:szCs w:val="28"/>
        </w:rPr>
        <w:t>专业技术职务任职资格确认审批表</w:t>
      </w:r>
    </w:p>
    <w:p w:rsidR="009A5C67" w:rsidRPr="00C06839" w:rsidRDefault="009A5C67" w:rsidP="007A37DA">
      <w:pPr>
        <w:spacing w:line="520" w:lineRule="exact"/>
        <w:ind w:firstLineChars="4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3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.</w:t>
      </w:r>
      <w:r w:rsidRPr="00C06839">
        <w:rPr>
          <w:rFonts w:ascii="仿宋_GB2312" w:eastAsia="仿宋_GB2312" w:hAnsi="方正仿宋_GBK" w:cs="方正仿宋_GBK" w:hint="eastAsia"/>
          <w:sz w:val="28"/>
          <w:szCs w:val="28"/>
        </w:rPr>
        <w:t>初级专业技术职务任职资格认定一览表</w:t>
      </w:r>
    </w:p>
    <w:p w:rsidR="009A5C67" w:rsidRPr="00C06839" w:rsidRDefault="009A5C67" w:rsidP="007A37DA">
      <w:pPr>
        <w:spacing w:line="520" w:lineRule="exact"/>
        <w:ind w:firstLineChars="4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4.</w:t>
      </w:r>
      <w:r w:rsidRPr="00C06839">
        <w:rPr>
          <w:rFonts w:ascii="仿宋_GB2312" w:eastAsia="仿宋_GB2312" w:hAnsi="方正仿宋_GBK" w:cs="方正仿宋_GBK" w:hint="eastAsia"/>
          <w:sz w:val="28"/>
          <w:szCs w:val="28"/>
        </w:rPr>
        <w:t>毕业生初次认定专业技术职务任职资格呈报表</w:t>
      </w:r>
    </w:p>
    <w:p w:rsidR="009A5C67" w:rsidRPr="00D703F1" w:rsidRDefault="009A5C67" w:rsidP="004638ED">
      <w:pPr>
        <w:spacing w:line="520" w:lineRule="exact"/>
        <w:rPr>
          <w:rFonts w:ascii="仿宋_GB2312" w:eastAsia="仿宋_GB2312"/>
          <w:sz w:val="28"/>
          <w:szCs w:val="28"/>
        </w:rPr>
      </w:pPr>
    </w:p>
    <w:sectPr w:rsidR="009A5C67" w:rsidRPr="00D703F1" w:rsidSect="003401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09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C67" w:rsidRDefault="009A5C67">
      <w:r>
        <w:separator/>
      </w:r>
    </w:p>
  </w:endnote>
  <w:endnote w:type="continuationSeparator" w:id="0">
    <w:p w:rsidR="009A5C67" w:rsidRDefault="009A5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67" w:rsidRDefault="009A5C6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67" w:rsidRDefault="009A5C6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67" w:rsidRDefault="009A5C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C67" w:rsidRDefault="009A5C67">
      <w:r>
        <w:separator/>
      </w:r>
    </w:p>
  </w:footnote>
  <w:footnote w:type="continuationSeparator" w:id="0">
    <w:p w:rsidR="009A5C67" w:rsidRDefault="009A5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67" w:rsidRDefault="009A5C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67" w:rsidRDefault="009A5C67" w:rsidP="00E5670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67" w:rsidRDefault="009A5C6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C22"/>
    <w:rsid w:val="00003282"/>
    <w:rsid w:val="00016583"/>
    <w:rsid w:val="00017ACB"/>
    <w:rsid w:val="000250D1"/>
    <w:rsid w:val="00031956"/>
    <w:rsid w:val="00031AF9"/>
    <w:rsid w:val="000321E9"/>
    <w:rsid w:val="00033737"/>
    <w:rsid w:val="000360E3"/>
    <w:rsid w:val="0003683F"/>
    <w:rsid w:val="000406BC"/>
    <w:rsid w:val="00041086"/>
    <w:rsid w:val="00044D76"/>
    <w:rsid w:val="0005198A"/>
    <w:rsid w:val="00053894"/>
    <w:rsid w:val="000567D7"/>
    <w:rsid w:val="00056843"/>
    <w:rsid w:val="000578A2"/>
    <w:rsid w:val="00065652"/>
    <w:rsid w:val="00065F83"/>
    <w:rsid w:val="00071478"/>
    <w:rsid w:val="00072A81"/>
    <w:rsid w:val="000743A4"/>
    <w:rsid w:val="00077EAB"/>
    <w:rsid w:val="00080512"/>
    <w:rsid w:val="0008255A"/>
    <w:rsid w:val="00082B6B"/>
    <w:rsid w:val="00091DA0"/>
    <w:rsid w:val="00096121"/>
    <w:rsid w:val="00097165"/>
    <w:rsid w:val="00097756"/>
    <w:rsid w:val="000A69FF"/>
    <w:rsid w:val="000A7535"/>
    <w:rsid w:val="000B0EE7"/>
    <w:rsid w:val="000B2636"/>
    <w:rsid w:val="000B7AD2"/>
    <w:rsid w:val="000C2AA9"/>
    <w:rsid w:val="000C304D"/>
    <w:rsid w:val="000D06EB"/>
    <w:rsid w:val="000D07DB"/>
    <w:rsid w:val="000D0AA2"/>
    <w:rsid w:val="000E1CF0"/>
    <w:rsid w:val="000E342F"/>
    <w:rsid w:val="000E385C"/>
    <w:rsid w:val="000F6C8A"/>
    <w:rsid w:val="0010077D"/>
    <w:rsid w:val="001011A5"/>
    <w:rsid w:val="001011C9"/>
    <w:rsid w:val="00107A87"/>
    <w:rsid w:val="0011062E"/>
    <w:rsid w:val="0011506B"/>
    <w:rsid w:val="00115FE4"/>
    <w:rsid w:val="00116EB9"/>
    <w:rsid w:val="00120891"/>
    <w:rsid w:val="00121AB5"/>
    <w:rsid w:val="00123CFD"/>
    <w:rsid w:val="00124231"/>
    <w:rsid w:val="001275B4"/>
    <w:rsid w:val="00127E7B"/>
    <w:rsid w:val="00130A4E"/>
    <w:rsid w:val="001315B5"/>
    <w:rsid w:val="00132C6B"/>
    <w:rsid w:val="00135200"/>
    <w:rsid w:val="00137511"/>
    <w:rsid w:val="001404B6"/>
    <w:rsid w:val="00144A6D"/>
    <w:rsid w:val="00145220"/>
    <w:rsid w:val="00147F69"/>
    <w:rsid w:val="001525BD"/>
    <w:rsid w:val="00154045"/>
    <w:rsid w:val="001613AA"/>
    <w:rsid w:val="00163095"/>
    <w:rsid w:val="00171CB1"/>
    <w:rsid w:val="001729D3"/>
    <w:rsid w:val="00174F0E"/>
    <w:rsid w:val="001757D1"/>
    <w:rsid w:val="00182A80"/>
    <w:rsid w:val="001834DE"/>
    <w:rsid w:val="00191D5D"/>
    <w:rsid w:val="00192314"/>
    <w:rsid w:val="001A3A42"/>
    <w:rsid w:val="001A4716"/>
    <w:rsid w:val="001C0049"/>
    <w:rsid w:val="001C24BC"/>
    <w:rsid w:val="001C2E78"/>
    <w:rsid w:val="001D05E6"/>
    <w:rsid w:val="001D2A02"/>
    <w:rsid w:val="001D7310"/>
    <w:rsid w:val="001E3479"/>
    <w:rsid w:val="001E6864"/>
    <w:rsid w:val="001E6E01"/>
    <w:rsid w:val="001E717A"/>
    <w:rsid w:val="001F27F6"/>
    <w:rsid w:val="001F27FC"/>
    <w:rsid w:val="001F3657"/>
    <w:rsid w:val="001F4506"/>
    <w:rsid w:val="001F4AA6"/>
    <w:rsid w:val="001F5C0E"/>
    <w:rsid w:val="0020377E"/>
    <w:rsid w:val="002055B1"/>
    <w:rsid w:val="00214439"/>
    <w:rsid w:val="002168DD"/>
    <w:rsid w:val="00231368"/>
    <w:rsid w:val="002318BB"/>
    <w:rsid w:val="00234132"/>
    <w:rsid w:val="002353B8"/>
    <w:rsid w:val="00235EFF"/>
    <w:rsid w:val="002362AD"/>
    <w:rsid w:val="00237B70"/>
    <w:rsid w:val="0024073E"/>
    <w:rsid w:val="0024611A"/>
    <w:rsid w:val="002524E1"/>
    <w:rsid w:val="00252BD6"/>
    <w:rsid w:val="0025547B"/>
    <w:rsid w:val="002567AA"/>
    <w:rsid w:val="002674C1"/>
    <w:rsid w:val="00267EC6"/>
    <w:rsid w:val="00272828"/>
    <w:rsid w:val="00273E0A"/>
    <w:rsid w:val="00275F63"/>
    <w:rsid w:val="00276405"/>
    <w:rsid w:val="002809D2"/>
    <w:rsid w:val="00282B14"/>
    <w:rsid w:val="00283225"/>
    <w:rsid w:val="00293AEE"/>
    <w:rsid w:val="002A2511"/>
    <w:rsid w:val="002A56D7"/>
    <w:rsid w:val="002A58E6"/>
    <w:rsid w:val="002A63F5"/>
    <w:rsid w:val="002B035B"/>
    <w:rsid w:val="002B0E18"/>
    <w:rsid w:val="002B2EF2"/>
    <w:rsid w:val="002B3452"/>
    <w:rsid w:val="002B479A"/>
    <w:rsid w:val="002B6B9E"/>
    <w:rsid w:val="002B7C34"/>
    <w:rsid w:val="002C0AA7"/>
    <w:rsid w:val="002C6F1F"/>
    <w:rsid w:val="002C727A"/>
    <w:rsid w:val="002D12AD"/>
    <w:rsid w:val="002D372E"/>
    <w:rsid w:val="002D73B7"/>
    <w:rsid w:val="002E4F48"/>
    <w:rsid w:val="002E5EFC"/>
    <w:rsid w:val="002F406C"/>
    <w:rsid w:val="003023E6"/>
    <w:rsid w:val="003043DE"/>
    <w:rsid w:val="00306F8E"/>
    <w:rsid w:val="00307385"/>
    <w:rsid w:val="00311F6E"/>
    <w:rsid w:val="00317EB7"/>
    <w:rsid w:val="003225BA"/>
    <w:rsid w:val="00324628"/>
    <w:rsid w:val="00325276"/>
    <w:rsid w:val="00326BC9"/>
    <w:rsid w:val="003274D0"/>
    <w:rsid w:val="003321B4"/>
    <w:rsid w:val="00333820"/>
    <w:rsid w:val="0034017D"/>
    <w:rsid w:val="00343510"/>
    <w:rsid w:val="003439B5"/>
    <w:rsid w:val="0034407C"/>
    <w:rsid w:val="0034625E"/>
    <w:rsid w:val="00353F21"/>
    <w:rsid w:val="00355B00"/>
    <w:rsid w:val="00360030"/>
    <w:rsid w:val="003604B3"/>
    <w:rsid w:val="00362D5C"/>
    <w:rsid w:val="00363F82"/>
    <w:rsid w:val="00364204"/>
    <w:rsid w:val="003643A7"/>
    <w:rsid w:val="00364E4A"/>
    <w:rsid w:val="0037277D"/>
    <w:rsid w:val="00372A7B"/>
    <w:rsid w:val="0037443C"/>
    <w:rsid w:val="00375B3A"/>
    <w:rsid w:val="0037689A"/>
    <w:rsid w:val="0037766B"/>
    <w:rsid w:val="0038185C"/>
    <w:rsid w:val="00383683"/>
    <w:rsid w:val="003840B2"/>
    <w:rsid w:val="00385BA1"/>
    <w:rsid w:val="00392F39"/>
    <w:rsid w:val="00394543"/>
    <w:rsid w:val="00394719"/>
    <w:rsid w:val="0039654E"/>
    <w:rsid w:val="00396F4C"/>
    <w:rsid w:val="003A50D0"/>
    <w:rsid w:val="003B0B85"/>
    <w:rsid w:val="003B1A68"/>
    <w:rsid w:val="003B2A19"/>
    <w:rsid w:val="003B5CE2"/>
    <w:rsid w:val="003B6D85"/>
    <w:rsid w:val="003C0001"/>
    <w:rsid w:val="003C2DEE"/>
    <w:rsid w:val="003D0479"/>
    <w:rsid w:val="003D0C1C"/>
    <w:rsid w:val="003D163B"/>
    <w:rsid w:val="003E0AA3"/>
    <w:rsid w:val="003E23D0"/>
    <w:rsid w:val="003E2991"/>
    <w:rsid w:val="003E2C22"/>
    <w:rsid w:val="003E353D"/>
    <w:rsid w:val="003E3C3A"/>
    <w:rsid w:val="003E6CC5"/>
    <w:rsid w:val="003E757B"/>
    <w:rsid w:val="003E7873"/>
    <w:rsid w:val="003F1584"/>
    <w:rsid w:val="003F55A5"/>
    <w:rsid w:val="003F67D6"/>
    <w:rsid w:val="003F7962"/>
    <w:rsid w:val="00401118"/>
    <w:rsid w:val="00401B58"/>
    <w:rsid w:val="00403E7E"/>
    <w:rsid w:val="00410923"/>
    <w:rsid w:val="00410FFD"/>
    <w:rsid w:val="004119BB"/>
    <w:rsid w:val="00415C40"/>
    <w:rsid w:val="004179B9"/>
    <w:rsid w:val="00421132"/>
    <w:rsid w:val="004222C5"/>
    <w:rsid w:val="00424224"/>
    <w:rsid w:val="00427DE6"/>
    <w:rsid w:val="004327A0"/>
    <w:rsid w:val="004367E9"/>
    <w:rsid w:val="00437308"/>
    <w:rsid w:val="0044061C"/>
    <w:rsid w:val="00446259"/>
    <w:rsid w:val="0045183C"/>
    <w:rsid w:val="004533CD"/>
    <w:rsid w:val="00455E39"/>
    <w:rsid w:val="0045722A"/>
    <w:rsid w:val="00460AEB"/>
    <w:rsid w:val="00460F91"/>
    <w:rsid w:val="004638ED"/>
    <w:rsid w:val="00463CE4"/>
    <w:rsid w:val="00464127"/>
    <w:rsid w:val="00466304"/>
    <w:rsid w:val="004676C8"/>
    <w:rsid w:val="0047328E"/>
    <w:rsid w:val="00475455"/>
    <w:rsid w:val="004764BF"/>
    <w:rsid w:val="004767CA"/>
    <w:rsid w:val="0047699C"/>
    <w:rsid w:val="00482F42"/>
    <w:rsid w:val="004839A1"/>
    <w:rsid w:val="004842BE"/>
    <w:rsid w:val="00484891"/>
    <w:rsid w:val="00487D38"/>
    <w:rsid w:val="00490593"/>
    <w:rsid w:val="00490B35"/>
    <w:rsid w:val="00493401"/>
    <w:rsid w:val="004958AE"/>
    <w:rsid w:val="00495DA2"/>
    <w:rsid w:val="004A196D"/>
    <w:rsid w:val="004A3BA2"/>
    <w:rsid w:val="004A7826"/>
    <w:rsid w:val="004A79C8"/>
    <w:rsid w:val="004B1AB9"/>
    <w:rsid w:val="004B3FDF"/>
    <w:rsid w:val="004B7E9A"/>
    <w:rsid w:val="004C1511"/>
    <w:rsid w:val="004C3A36"/>
    <w:rsid w:val="004C406C"/>
    <w:rsid w:val="004C46C6"/>
    <w:rsid w:val="004D6AE1"/>
    <w:rsid w:val="004D77B2"/>
    <w:rsid w:val="004E508C"/>
    <w:rsid w:val="004E661C"/>
    <w:rsid w:val="004E76FB"/>
    <w:rsid w:val="004F42A6"/>
    <w:rsid w:val="004F4BA4"/>
    <w:rsid w:val="004F6F12"/>
    <w:rsid w:val="004F7734"/>
    <w:rsid w:val="005004C3"/>
    <w:rsid w:val="005025CF"/>
    <w:rsid w:val="00505814"/>
    <w:rsid w:val="00505977"/>
    <w:rsid w:val="00506553"/>
    <w:rsid w:val="005070BC"/>
    <w:rsid w:val="005113CA"/>
    <w:rsid w:val="005132F8"/>
    <w:rsid w:val="0051335E"/>
    <w:rsid w:val="00515E0B"/>
    <w:rsid w:val="0051650B"/>
    <w:rsid w:val="00522BF3"/>
    <w:rsid w:val="00524DCF"/>
    <w:rsid w:val="00525EBC"/>
    <w:rsid w:val="00526215"/>
    <w:rsid w:val="00531D4F"/>
    <w:rsid w:val="00537ECA"/>
    <w:rsid w:val="005453AD"/>
    <w:rsid w:val="00546BD9"/>
    <w:rsid w:val="005475DF"/>
    <w:rsid w:val="00550AFC"/>
    <w:rsid w:val="005521FE"/>
    <w:rsid w:val="00552765"/>
    <w:rsid w:val="00553D9D"/>
    <w:rsid w:val="0056219A"/>
    <w:rsid w:val="005628D0"/>
    <w:rsid w:val="005634E2"/>
    <w:rsid w:val="00566F28"/>
    <w:rsid w:val="00574C7C"/>
    <w:rsid w:val="0057747A"/>
    <w:rsid w:val="00577E4A"/>
    <w:rsid w:val="005826DD"/>
    <w:rsid w:val="005925AA"/>
    <w:rsid w:val="00592C55"/>
    <w:rsid w:val="0059799C"/>
    <w:rsid w:val="005A3A80"/>
    <w:rsid w:val="005A4BA8"/>
    <w:rsid w:val="005B0D55"/>
    <w:rsid w:val="005B3100"/>
    <w:rsid w:val="005B453F"/>
    <w:rsid w:val="005B461E"/>
    <w:rsid w:val="005B5FFE"/>
    <w:rsid w:val="005B6AB8"/>
    <w:rsid w:val="005C0878"/>
    <w:rsid w:val="005C1461"/>
    <w:rsid w:val="005C525F"/>
    <w:rsid w:val="005C6CE4"/>
    <w:rsid w:val="005C7EC1"/>
    <w:rsid w:val="005C7EC2"/>
    <w:rsid w:val="005D0D1F"/>
    <w:rsid w:val="005D5BCF"/>
    <w:rsid w:val="005D6C39"/>
    <w:rsid w:val="005D75E1"/>
    <w:rsid w:val="005E0FC7"/>
    <w:rsid w:val="005E2714"/>
    <w:rsid w:val="005E27FA"/>
    <w:rsid w:val="005E280A"/>
    <w:rsid w:val="005E2FD0"/>
    <w:rsid w:val="005F4938"/>
    <w:rsid w:val="005F7876"/>
    <w:rsid w:val="00600043"/>
    <w:rsid w:val="006029A6"/>
    <w:rsid w:val="00605A3F"/>
    <w:rsid w:val="00606331"/>
    <w:rsid w:val="00611908"/>
    <w:rsid w:val="0061314D"/>
    <w:rsid w:val="006154CF"/>
    <w:rsid w:val="00620AF7"/>
    <w:rsid w:val="00621476"/>
    <w:rsid w:val="00621729"/>
    <w:rsid w:val="006229C9"/>
    <w:rsid w:val="0062415B"/>
    <w:rsid w:val="00632094"/>
    <w:rsid w:val="0063547B"/>
    <w:rsid w:val="0063593B"/>
    <w:rsid w:val="006401E8"/>
    <w:rsid w:val="00640BCD"/>
    <w:rsid w:val="00642880"/>
    <w:rsid w:val="00642FD4"/>
    <w:rsid w:val="00647BD2"/>
    <w:rsid w:val="00651A8C"/>
    <w:rsid w:val="006626BE"/>
    <w:rsid w:val="00663015"/>
    <w:rsid w:val="0066537E"/>
    <w:rsid w:val="006655BB"/>
    <w:rsid w:val="00671730"/>
    <w:rsid w:val="00676E2B"/>
    <w:rsid w:val="00681DDB"/>
    <w:rsid w:val="0068260D"/>
    <w:rsid w:val="00684BF2"/>
    <w:rsid w:val="00693239"/>
    <w:rsid w:val="006976F6"/>
    <w:rsid w:val="006A11FF"/>
    <w:rsid w:val="006A6E80"/>
    <w:rsid w:val="006A78D0"/>
    <w:rsid w:val="006B2064"/>
    <w:rsid w:val="006B288F"/>
    <w:rsid w:val="006B2DF0"/>
    <w:rsid w:val="006B4233"/>
    <w:rsid w:val="006C1470"/>
    <w:rsid w:val="006C303D"/>
    <w:rsid w:val="006C5FCE"/>
    <w:rsid w:val="006C6365"/>
    <w:rsid w:val="006C63E0"/>
    <w:rsid w:val="006C7C81"/>
    <w:rsid w:val="006D2F10"/>
    <w:rsid w:val="006D39BB"/>
    <w:rsid w:val="006D4780"/>
    <w:rsid w:val="006D5E72"/>
    <w:rsid w:val="006D69CE"/>
    <w:rsid w:val="006E12DE"/>
    <w:rsid w:val="006E4715"/>
    <w:rsid w:val="006F44B2"/>
    <w:rsid w:val="006F53F7"/>
    <w:rsid w:val="00702FED"/>
    <w:rsid w:val="0070396A"/>
    <w:rsid w:val="007044E7"/>
    <w:rsid w:val="00704E57"/>
    <w:rsid w:val="00704F8F"/>
    <w:rsid w:val="00710071"/>
    <w:rsid w:val="00713A29"/>
    <w:rsid w:val="00714013"/>
    <w:rsid w:val="00715D7E"/>
    <w:rsid w:val="00716432"/>
    <w:rsid w:val="00716B03"/>
    <w:rsid w:val="00717682"/>
    <w:rsid w:val="00723843"/>
    <w:rsid w:val="00723A93"/>
    <w:rsid w:val="00725575"/>
    <w:rsid w:val="0072611B"/>
    <w:rsid w:val="00726A16"/>
    <w:rsid w:val="0073015C"/>
    <w:rsid w:val="00733204"/>
    <w:rsid w:val="00733246"/>
    <w:rsid w:val="0073787D"/>
    <w:rsid w:val="00740A29"/>
    <w:rsid w:val="00741AB2"/>
    <w:rsid w:val="00742B57"/>
    <w:rsid w:val="0074484C"/>
    <w:rsid w:val="00745210"/>
    <w:rsid w:val="0074553A"/>
    <w:rsid w:val="0074666A"/>
    <w:rsid w:val="00746D44"/>
    <w:rsid w:val="00753588"/>
    <w:rsid w:val="007549CD"/>
    <w:rsid w:val="007567D5"/>
    <w:rsid w:val="0075722B"/>
    <w:rsid w:val="007574AF"/>
    <w:rsid w:val="00757AF7"/>
    <w:rsid w:val="00766D4A"/>
    <w:rsid w:val="007704B5"/>
    <w:rsid w:val="00770AED"/>
    <w:rsid w:val="007711B0"/>
    <w:rsid w:val="0077259B"/>
    <w:rsid w:val="00772881"/>
    <w:rsid w:val="00773397"/>
    <w:rsid w:val="007749FD"/>
    <w:rsid w:val="00776AD0"/>
    <w:rsid w:val="0077716C"/>
    <w:rsid w:val="00777B9C"/>
    <w:rsid w:val="00780464"/>
    <w:rsid w:val="00781439"/>
    <w:rsid w:val="00783609"/>
    <w:rsid w:val="00784BC4"/>
    <w:rsid w:val="00790126"/>
    <w:rsid w:val="007939F8"/>
    <w:rsid w:val="00795395"/>
    <w:rsid w:val="00796734"/>
    <w:rsid w:val="007A08F5"/>
    <w:rsid w:val="007A188F"/>
    <w:rsid w:val="007A37DA"/>
    <w:rsid w:val="007A473F"/>
    <w:rsid w:val="007A67AF"/>
    <w:rsid w:val="007B0754"/>
    <w:rsid w:val="007B64AC"/>
    <w:rsid w:val="007B664C"/>
    <w:rsid w:val="007B68DC"/>
    <w:rsid w:val="007C045A"/>
    <w:rsid w:val="007C4ADF"/>
    <w:rsid w:val="007C4F55"/>
    <w:rsid w:val="007C5D10"/>
    <w:rsid w:val="007C6646"/>
    <w:rsid w:val="007C7D33"/>
    <w:rsid w:val="007D083D"/>
    <w:rsid w:val="007D14CB"/>
    <w:rsid w:val="007F143F"/>
    <w:rsid w:val="007F193B"/>
    <w:rsid w:val="007F223B"/>
    <w:rsid w:val="007F6D44"/>
    <w:rsid w:val="0080090B"/>
    <w:rsid w:val="00801225"/>
    <w:rsid w:val="00805ECF"/>
    <w:rsid w:val="0081214D"/>
    <w:rsid w:val="00820D72"/>
    <w:rsid w:val="008243D4"/>
    <w:rsid w:val="00827943"/>
    <w:rsid w:val="0083076B"/>
    <w:rsid w:val="008325D2"/>
    <w:rsid w:val="00834B19"/>
    <w:rsid w:val="00834BFE"/>
    <w:rsid w:val="008377CF"/>
    <w:rsid w:val="0084009E"/>
    <w:rsid w:val="00840387"/>
    <w:rsid w:val="008441C7"/>
    <w:rsid w:val="008458A3"/>
    <w:rsid w:val="00846B8B"/>
    <w:rsid w:val="00846F10"/>
    <w:rsid w:val="00851F22"/>
    <w:rsid w:val="008532E5"/>
    <w:rsid w:val="008546E7"/>
    <w:rsid w:val="00862572"/>
    <w:rsid w:val="008646EC"/>
    <w:rsid w:val="00864AA9"/>
    <w:rsid w:val="00866BA4"/>
    <w:rsid w:val="008708C1"/>
    <w:rsid w:val="00872DCB"/>
    <w:rsid w:val="00873863"/>
    <w:rsid w:val="0088263A"/>
    <w:rsid w:val="008834D8"/>
    <w:rsid w:val="0088415B"/>
    <w:rsid w:val="00886C02"/>
    <w:rsid w:val="0088771F"/>
    <w:rsid w:val="00887B40"/>
    <w:rsid w:val="00890F4E"/>
    <w:rsid w:val="008933D1"/>
    <w:rsid w:val="008941EA"/>
    <w:rsid w:val="00897FED"/>
    <w:rsid w:val="008A3618"/>
    <w:rsid w:val="008A6724"/>
    <w:rsid w:val="008B0B33"/>
    <w:rsid w:val="008B4F3F"/>
    <w:rsid w:val="008C0188"/>
    <w:rsid w:val="008C4701"/>
    <w:rsid w:val="008C5304"/>
    <w:rsid w:val="008C6237"/>
    <w:rsid w:val="008D192C"/>
    <w:rsid w:val="008D44E4"/>
    <w:rsid w:val="008D4E41"/>
    <w:rsid w:val="008E17BE"/>
    <w:rsid w:val="008E2153"/>
    <w:rsid w:val="008E24E3"/>
    <w:rsid w:val="008E3355"/>
    <w:rsid w:val="008F621B"/>
    <w:rsid w:val="008F6DA4"/>
    <w:rsid w:val="008F73C5"/>
    <w:rsid w:val="00900D99"/>
    <w:rsid w:val="0090368A"/>
    <w:rsid w:val="009047E6"/>
    <w:rsid w:val="00917131"/>
    <w:rsid w:val="00921FBA"/>
    <w:rsid w:val="00923F03"/>
    <w:rsid w:val="009243B4"/>
    <w:rsid w:val="00925787"/>
    <w:rsid w:val="00926742"/>
    <w:rsid w:val="00926755"/>
    <w:rsid w:val="00931B3E"/>
    <w:rsid w:val="00934F44"/>
    <w:rsid w:val="009364AB"/>
    <w:rsid w:val="00941BF1"/>
    <w:rsid w:val="009425E8"/>
    <w:rsid w:val="00947C88"/>
    <w:rsid w:val="00950586"/>
    <w:rsid w:val="009523FD"/>
    <w:rsid w:val="0095273E"/>
    <w:rsid w:val="009549AA"/>
    <w:rsid w:val="0095685D"/>
    <w:rsid w:val="00966944"/>
    <w:rsid w:val="00967515"/>
    <w:rsid w:val="00973784"/>
    <w:rsid w:val="00973E10"/>
    <w:rsid w:val="00974E14"/>
    <w:rsid w:val="00977EBA"/>
    <w:rsid w:val="0098105E"/>
    <w:rsid w:val="00981C27"/>
    <w:rsid w:val="009828B9"/>
    <w:rsid w:val="00991CB7"/>
    <w:rsid w:val="00994933"/>
    <w:rsid w:val="009958B4"/>
    <w:rsid w:val="00996F45"/>
    <w:rsid w:val="009A0971"/>
    <w:rsid w:val="009A5C67"/>
    <w:rsid w:val="009B081E"/>
    <w:rsid w:val="009B0BBD"/>
    <w:rsid w:val="009B280C"/>
    <w:rsid w:val="009B5167"/>
    <w:rsid w:val="009B7D96"/>
    <w:rsid w:val="009B7F05"/>
    <w:rsid w:val="009C006F"/>
    <w:rsid w:val="009C086C"/>
    <w:rsid w:val="009D2693"/>
    <w:rsid w:val="009D386B"/>
    <w:rsid w:val="009D3DAB"/>
    <w:rsid w:val="009E26A7"/>
    <w:rsid w:val="009E4317"/>
    <w:rsid w:val="009F5864"/>
    <w:rsid w:val="009F6E00"/>
    <w:rsid w:val="009F7C2D"/>
    <w:rsid w:val="00A00395"/>
    <w:rsid w:val="00A03DFD"/>
    <w:rsid w:val="00A11AAF"/>
    <w:rsid w:val="00A11C8F"/>
    <w:rsid w:val="00A1230D"/>
    <w:rsid w:val="00A1362D"/>
    <w:rsid w:val="00A2062E"/>
    <w:rsid w:val="00A31C10"/>
    <w:rsid w:val="00A35CFF"/>
    <w:rsid w:val="00A41A4E"/>
    <w:rsid w:val="00A41FF7"/>
    <w:rsid w:val="00A42B76"/>
    <w:rsid w:val="00A449D2"/>
    <w:rsid w:val="00A45C1B"/>
    <w:rsid w:val="00A466BF"/>
    <w:rsid w:val="00A53B12"/>
    <w:rsid w:val="00A558D1"/>
    <w:rsid w:val="00A56A52"/>
    <w:rsid w:val="00A6199E"/>
    <w:rsid w:val="00A62F25"/>
    <w:rsid w:val="00A63596"/>
    <w:rsid w:val="00A63626"/>
    <w:rsid w:val="00A6460E"/>
    <w:rsid w:val="00A647C4"/>
    <w:rsid w:val="00A65D3B"/>
    <w:rsid w:val="00A6651A"/>
    <w:rsid w:val="00A66F19"/>
    <w:rsid w:val="00A715A6"/>
    <w:rsid w:val="00A7343D"/>
    <w:rsid w:val="00A73D97"/>
    <w:rsid w:val="00A7522D"/>
    <w:rsid w:val="00A76824"/>
    <w:rsid w:val="00A810BC"/>
    <w:rsid w:val="00A82BBA"/>
    <w:rsid w:val="00A851FD"/>
    <w:rsid w:val="00A90501"/>
    <w:rsid w:val="00A919FA"/>
    <w:rsid w:val="00A91B96"/>
    <w:rsid w:val="00A94168"/>
    <w:rsid w:val="00A95B26"/>
    <w:rsid w:val="00A95B50"/>
    <w:rsid w:val="00AA1728"/>
    <w:rsid w:val="00AA4507"/>
    <w:rsid w:val="00AA4E1F"/>
    <w:rsid w:val="00AA5AC4"/>
    <w:rsid w:val="00AA7584"/>
    <w:rsid w:val="00AB0F25"/>
    <w:rsid w:val="00AB5C45"/>
    <w:rsid w:val="00AB67E5"/>
    <w:rsid w:val="00AB7074"/>
    <w:rsid w:val="00AB70B9"/>
    <w:rsid w:val="00AC4309"/>
    <w:rsid w:val="00AC6CC9"/>
    <w:rsid w:val="00AD20DF"/>
    <w:rsid w:val="00AD47F7"/>
    <w:rsid w:val="00AD63ED"/>
    <w:rsid w:val="00AD7B49"/>
    <w:rsid w:val="00AD7C6F"/>
    <w:rsid w:val="00AE2BD2"/>
    <w:rsid w:val="00AE436D"/>
    <w:rsid w:val="00AE6191"/>
    <w:rsid w:val="00AE6354"/>
    <w:rsid w:val="00AE6D95"/>
    <w:rsid w:val="00AF178D"/>
    <w:rsid w:val="00AF3636"/>
    <w:rsid w:val="00AF3DCB"/>
    <w:rsid w:val="00B037B9"/>
    <w:rsid w:val="00B03E7A"/>
    <w:rsid w:val="00B041D1"/>
    <w:rsid w:val="00B06B9C"/>
    <w:rsid w:val="00B115E6"/>
    <w:rsid w:val="00B15224"/>
    <w:rsid w:val="00B17E8B"/>
    <w:rsid w:val="00B20679"/>
    <w:rsid w:val="00B22770"/>
    <w:rsid w:val="00B24EEE"/>
    <w:rsid w:val="00B250D9"/>
    <w:rsid w:val="00B275F5"/>
    <w:rsid w:val="00B31689"/>
    <w:rsid w:val="00B42EB1"/>
    <w:rsid w:val="00B43261"/>
    <w:rsid w:val="00B477B6"/>
    <w:rsid w:val="00B507EC"/>
    <w:rsid w:val="00B5093D"/>
    <w:rsid w:val="00B52166"/>
    <w:rsid w:val="00B57E74"/>
    <w:rsid w:val="00B63B98"/>
    <w:rsid w:val="00B6473B"/>
    <w:rsid w:val="00B657E3"/>
    <w:rsid w:val="00B66115"/>
    <w:rsid w:val="00B661FE"/>
    <w:rsid w:val="00B672D0"/>
    <w:rsid w:val="00B70E16"/>
    <w:rsid w:val="00B77239"/>
    <w:rsid w:val="00B77BED"/>
    <w:rsid w:val="00B82ADA"/>
    <w:rsid w:val="00B85210"/>
    <w:rsid w:val="00B90007"/>
    <w:rsid w:val="00B91554"/>
    <w:rsid w:val="00B92D5B"/>
    <w:rsid w:val="00B933FF"/>
    <w:rsid w:val="00B9383E"/>
    <w:rsid w:val="00BA0BD4"/>
    <w:rsid w:val="00BA160D"/>
    <w:rsid w:val="00BA511B"/>
    <w:rsid w:val="00BB55AB"/>
    <w:rsid w:val="00BB5C37"/>
    <w:rsid w:val="00BC07EB"/>
    <w:rsid w:val="00BC1665"/>
    <w:rsid w:val="00BC2D54"/>
    <w:rsid w:val="00BD0671"/>
    <w:rsid w:val="00BD2133"/>
    <w:rsid w:val="00BD3D73"/>
    <w:rsid w:val="00BE0DC0"/>
    <w:rsid w:val="00BE3F3E"/>
    <w:rsid w:val="00BE44C3"/>
    <w:rsid w:val="00BE489E"/>
    <w:rsid w:val="00BE48CE"/>
    <w:rsid w:val="00BF1340"/>
    <w:rsid w:val="00BF1345"/>
    <w:rsid w:val="00BF1B44"/>
    <w:rsid w:val="00BF6AB7"/>
    <w:rsid w:val="00C01923"/>
    <w:rsid w:val="00C06044"/>
    <w:rsid w:val="00C06839"/>
    <w:rsid w:val="00C07879"/>
    <w:rsid w:val="00C13EF0"/>
    <w:rsid w:val="00C143C8"/>
    <w:rsid w:val="00C15165"/>
    <w:rsid w:val="00C26503"/>
    <w:rsid w:val="00C32491"/>
    <w:rsid w:val="00C33297"/>
    <w:rsid w:val="00C33A93"/>
    <w:rsid w:val="00C35288"/>
    <w:rsid w:val="00C358DF"/>
    <w:rsid w:val="00C35A08"/>
    <w:rsid w:val="00C35D9F"/>
    <w:rsid w:val="00C4139A"/>
    <w:rsid w:val="00C45F88"/>
    <w:rsid w:val="00C50498"/>
    <w:rsid w:val="00C55F5D"/>
    <w:rsid w:val="00C56D24"/>
    <w:rsid w:val="00C60AD4"/>
    <w:rsid w:val="00C6238F"/>
    <w:rsid w:val="00C6552E"/>
    <w:rsid w:val="00C66D00"/>
    <w:rsid w:val="00C72292"/>
    <w:rsid w:val="00C722F7"/>
    <w:rsid w:val="00C77870"/>
    <w:rsid w:val="00C77BD7"/>
    <w:rsid w:val="00C8408E"/>
    <w:rsid w:val="00C86355"/>
    <w:rsid w:val="00C869A0"/>
    <w:rsid w:val="00C9093B"/>
    <w:rsid w:val="00C92969"/>
    <w:rsid w:val="00C92B07"/>
    <w:rsid w:val="00C94AAC"/>
    <w:rsid w:val="00C963BE"/>
    <w:rsid w:val="00CA1E7F"/>
    <w:rsid w:val="00CB203A"/>
    <w:rsid w:val="00CB40A0"/>
    <w:rsid w:val="00CB5636"/>
    <w:rsid w:val="00CB73AC"/>
    <w:rsid w:val="00CC3A63"/>
    <w:rsid w:val="00CC3C88"/>
    <w:rsid w:val="00CC3EB9"/>
    <w:rsid w:val="00CC558D"/>
    <w:rsid w:val="00CC5911"/>
    <w:rsid w:val="00CC608F"/>
    <w:rsid w:val="00CC7EF4"/>
    <w:rsid w:val="00CD258E"/>
    <w:rsid w:val="00CD2FC5"/>
    <w:rsid w:val="00CD30F4"/>
    <w:rsid w:val="00CD7A5A"/>
    <w:rsid w:val="00CE114F"/>
    <w:rsid w:val="00CE23AD"/>
    <w:rsid w:val="00CE3080"/>
    <w:rsid w:val="00CE4277"/>
    <w:rsid w:val="00CE42EA"/>
    <w:rsid w:val="00CE51F3"/>
    <w:rsid w:val="00CE5234"/>
    <w:rsid w:val="00CE60E5"/>
    <w:rsid w:val="00CE6C52"/>
    <w:rsid w:val="00CF00F5"/>
    <w:rsid w:val="00CF284D"/>
    <w:rsid w:val="00CF6795"/>
    <w:rsid w:val="00D022A5"/>
    <w:rsid w:val="00D03562"/>
    <w:rsid w:val="00D040FA"/>
    <w:rsid w:val="00D13CA1"/>
    <w:rsid w:val="00D174DA"/>
    <w:rsid w:val="00D21C84"/>
    <w:rsid w:val="00D22A5C"/>
    <w:rsid w:val="00D23E5F"/>
    <w:rsid w:val="00D33D6A"/>
    <w:rsid w:val="00D35CDC"/>
    <w:rsid w:val="00D361F9"/>
    <w:rsid w:val="00D36D41"/>
    <w:rsid w:val="00D37DD1"/>
    <w:rsid w:val="00D404F5"/>
    <w:rsid w:val="00D4278F"/>
    <w:rsid w:val="00D45582"/>
    <w:rsid w:val="00D5389E"/>
    <w:rsid w:val="00D55F8E"/>
    <w:rsid w:val="00D565B5"/>
    <w:rsid w:val="00D56F4D"/>
    <w:rsid w:val="00D62A06"/>
    <w:rsid w:val="00D63421"/>
    <w:rsid w:val="00D63A3F"/>
    <w:rsid w:val="00D655BF"/>
    <w:rsid w:val="00D703F1"/>
    <w:rsid w:val="00D73623"/>
    <w:rsid w:val="00D7550B"/>
    <w:rsid w:val="00D768B3"/>
    <w:rsid w:val="00D775D9"/>
    <w:rsid w:val="00D80423"/>
    <w:rsid w:val="00D818FA"/>
    <w:rsid w:val="00D85B0E"/>
    <w:rsid w:val="00D8662F"/>
    <w:rsid w:val="00D875CC"/>
    <w:rsid w:val="00D905CA"/>
    <w:rsid w:val="00D930BE"/>
    <w:rsid w:val="00D93F6B"/>
    <w:rsid w:val="00D941F9"/>
    <w:rsid w:val="00D94525"/>
    <w:rsid w:val="00DA2597"/>
    <w:rsid w:val="00DA5373"/>
    <w:rsid w:val="00DA68FE"/>
    <w:rsid w:val="00DB117E"/>
    <w:rsid w:val="00DB44B9"/>
    <w:rsid w:val="00DB7DEA"/>
    <w:rsid w:val="00DC065A"/>
    <w:rsid w:val="00DC3B2E"/>
    <w:rsid w:val="00DC7607"/>
    <w:rsid w:val="00DE2E3A"/>
    <w:rsid w:val="00DF091F"/>
    <w:rsid w:val="00DF610E"/>
    <w:rsid w:val="00DF64C8"/>
    <w:rsid w:val="00E050C5"/>
    <w:rsid w:val="00E0555E"/>
    <w:rsid w:val="00E072D2"/>
    <w:rsid w:val="00E10424"/>
    <w:rsid w:val="00E13F90"/>
    <w:rsid w:val="00E160A7"/>
    <w:rsid w:val="00E16499"/>
    <w:rsid w:val="00E20277"/>
    <w:rsid w:val="00E22EC2"/>
    <w:rsid w:val="00E23D4D"/>
    <w:rsid w:val="00E2583F"/>
    <w:rsid w:val="00E32FE7"/>
    <w:rsid w:val="00E36FBC"/>
    <w:rsid w:val="00E372FA"/>
    <w:rsid w:val="00E373D3"/>
    <w:rsid w:val="00E4019A"/>
    <w:rsid w:val="00E42821"/>
    <w:rsid w:val="00E42864"/>
    <w:rsid w:val="00E45271"/>
    <w:rsid w:val="00E47E65"/>
    <w:rsid w:val="00E5154B"/>
    <w:rsid w:val="00E51713"/>
    <w:rsid w:val="00E5255E"/>
    <w:rsid w:val="00E55A3D"/>
    <w:rsid w:val="00E55E2E"/>
    <w:rsid w:val="00E5670D"/>
    <w:rsid w:val="00E605A1"/>
    <w:rsid w:val="00E606A8"/>
    <w:rsid w:val="00E60865"/>
    <w:rsid w:val="00E62D13"/>
    <w:rsid w:val="00E63EC3"/>
    <w:rsid w:val="00E64525"/>
    <w:rsid w:val="00E65DD5"/>
    <w:rsid w:val="00E6689F"/>
    <w:rsid w:val="00E67F61"/>
    <w:rsid w:val="00E76A6E"/>
    <w:rsid w:val="00E801A0"/>
    <w:rsid w:val="00E80578"/>
    <w:rsid w:val="00E81719"/>
    <w:rsid w:val="00E82788"/>
    <w:rsid w:val="00E84574"/>
    <w:rsid w:val="00E91C9B"/>
    <w:rsid w:val="00E92A82"/>
    <w:rsid w:val="00E93AC3"/>
    <w:rsid w:val="00E9691A"/>
    <w:rsid w:val="00EA4D38"/>
    <w:rsid w:val="00EA5D52"/>
    <w:rsid w:val="00EA7097"/>
    <w:rsid w:val="00EA7567"/>
    <w:rsid w:val="00EA795A"/>
    <w:rsid w:val="00EB044A"/>
    <w:rsid w:val="00EB0BCD"/>
    <w:rsid w:val="00EB2BC3"/>
    <w:rsid w:val="00EB380D"/>
    <w:rsid w:val="00EB44FC"/>
    <w:rsid w:val="00EB48F2"/>
    <w:rsid w:val="00EB4E26"/>
    <w:rsid w:val="00EC354B"/>
    <w:rsid w:val="00EC7D65"/>
    <w:rsid w:val="00ED1C6F"/>
    <w:rsid w:val="00ED6C87"/>
    <w:rsid w:val="00EE1AAB"/>
    <w:rsid w:val="00EE306E"/>
    <w:rsid w:val="00EE6FC2"/>
    <w:rsid w:val="00EF0355"/>
    <w:rsid w:val="00EF111D"/>
    <w:rsid w:val="00EF2AA5"/>
    <w:rsid w:val="00EF4CAB"/>
    <w:rsid w:val="00EF6545"/>
    <w:rsid w:val="00F03AAF"/>
    <w:rsid w:val="00F047A2"/>
    <w:rsid w:val="00F048AC"/>
    <w:rsid w:val="00F05668"/>
    <w:rsid w:val="00F10201"/>
    <w:rsid w:val="00F10628"/>
    <w:rsid w:val="00F12C39"/>
    <w:rsid w:val="00F15D65"/>
    <w:rsid w:val="00F1671C"/>
    <w:rsid w:val="00F17A52"/>
    <w:rsid w:val="00F24746"/>
    <w:rsid w:val="00F26047"/>
    <w:rsid w:val="00F3578E"/>
    <w:rsid w:val="00F36AA3"/>
    <w:rsid w:val="00F4241E"/>
    <w:rsid w:val="00F4284F"/>
    <w:rsid w:val="00F44583"/>
    <w:rsid w:val="00F473B5"/>
    <w:rsid w:val="00F54772"/>
    <w:rsid w:val="00F56928"/>
    <w:rsid w:val="00F641DA"/>
    <w:rsid w:val="00F679D8"/>
    <w:rsid w:val="00F71089"/>
    <w:rsid w:val="00F80D84"/>
    <w:rsid w:val="00F87F54"/>
    <w:rsid w:val="00F91D33"/>
    <w:rsid w:val="00F94062"/>
    <w:rsid w:val="00F973A6"/>
    <w:rsid w:val="00F97877"/>
    <w:rsid w:val="00FA111E"/>
    <w:rsid w:val="00FA597A"/>
    <w:rsid w:val="00FB1CA0"/>
    <w:rsid w:val="00FB6192"/>
    <w:rsid w:val="00FB66CB"/>
    <w:rsid w:val="00FC100B"/>
    <w:rsid w:val="00FC6906"/>
    <w:rsid w:val="00FC7F38"/>
    <w:rsid w:val="00FD1EC7"/>
    <w:rsid w:val="00FD1FAC"/>
    <w:rsid w:val="00FD63CB"/>
    <w:rsid w:val="00FD78E9"/>
    <w:rsid w:val="00FE197F"/>
    <w:rsid w:val="00FE396D"/>
    <w:rsid w:val="00FE3DEA"/>
    <w:rsid w:val="00FE633D"/>
    <w:rsid w:val="00FE6481"/>
    <w:rsid w:val="00FE719C"/>
    <w:rsid w:val="00FE7D00"/>
    <w:rsid w:val="00FE7E37"/>
    <w:rsid w:val="00FF01E2"/>
    <w:rsid w:val="00FF0A58"/>
    <w:rsid w:val="00FF6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E7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8143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E1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1439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E19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1439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293AEE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C9093B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96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764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117</Words>
  <Characters>668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关于组织参加教育部2011年上半年高校教师网络培训计划的通知</dc:title>
  <dc:subject/>
  <dc:creator>微软用户</dc:creator>
  <cp:keywords/>
  <dc:description/>
  <cp:lastModifiedBy>夏福全</cp:lastModifiedBy>
  <cp:revision>4</cp:revision>
  <cp:lastPrinted>2018-10-31T07:35:00Z</cp:lastPrinted>
  <dcterms:created xsi:type="dcterms:W3CDTF">2023-11-20T16:15:00Z</dcterms:created>
  <dcterms:modified xsi:type="dcterms:W3CDTF">2025-11-30T11:34:00Z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