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34" w:rsidRDefault="005F7A34" w:rsidP="00A762F3">
      <w:pPr>
        <w:jc w:val="center"/>
        <w:rPr>
          <w:b/>
          <w:sz w:val="36"/>
          <w:szCs w:val="36"/>
        </w:rPr>
      </w:pPr>
      <w:r w:rsidRPr="00A762F3">
        <w:rPr>
          <w:rFonts w:hint="eastAsia"/>
          <w:b/>
          <w:sz w:val="36"/>
          <w:szCs w:val="36"/>
        </w:rPr>
        <w:t>毕业生初次</w:t>
      </w:r>
      <w:r>
        <w:rPr>
          <w:rFonts w:hint="eastAsia"/>
          <w:b/>
          <w:sz w:val="36"/>
          <w:szCs w:val="36"/>
        </w:rPr>
        <w:t>认定</w:t>
      </w:r>
      <w:r w:rsidRPr="00A762F3">
        <w:rPr>
          <w:rFonts w:hint="eastAsia"/>
          <w:b/>
          <w:sz w:val="36"/>
          <w:szCs w:val="36"/>
        </w:rPr>
        <w:t>专业技术职务任职资格呈报表</w:t>
      </w:r>
    </w:p>
    <w:p w:rsidR="005F7A34" w:rsidRPr="0059072F" w:rsidRDefault="005F7A34" w:rsidP="0059072F">
      <w:pPr>
        <w:wordWrap w:val="0"/>
        <w:jc w:val="right"/>
        <w:rPr>
          <w:sz w:val="24"/>
        </w:rPr>
      </w:pPr>
      <w:r>
        <w:rPr>
          <w:sz w:val="24"/>
        </w:rPr>
        <w:t xml:space="preserve"> </w:t>
      </w:r>
      <w:r w:rsidRPr="0059072F">
        <w:rPr>
          <w:rFonts w:hint="eastAsia"/>
          <w:sz w:val="24"/>
        </w:rPr>
        <w:t>年</w:t>
      </w:r>
      <w:r>
        <w:rPr>
          <w:sz w:val="24"/>
        </w:rPr>
        <w:t xml:space="preserve"> </w:t>
      </w:r>
      <w:r w:rsidRPr="0059072F">
        <w:rPr>
          <w:rFonts w:hint="eastAsia"/>
          <w:sz w:val="24"/>
        </w:rPr>
        <w:t>月</w:t>
      </w:r>
      <w:r>
        <w:rPr>
          <w:sz w:val="24"/>
        </w:rPr>
        <w:t xml:space="preserve"> </w:t>
      </w:r>
      <w:r w:rsidRPr="0059072F">
        <w:rPr>
          <w:rFonts w:hint="eastAsia"/>
          <w:sz w:val="24"/>
        </w:rPr>
        <w:t>日</w:t>
      </w:r>
    </w:p>
    <w:tbl>
      <w:tblPr>
        <w:tblStyle w:val="TableGrid"/>
        <w:tblW w:w="9468" w:type="dxa"/>
        <w:jc w:val="center"/>
        <w:tblLook w:val="01E0"/>
      </w:tblPr>
      <w:tblGrid>
        <w:gridCol w:w="835"/>
        <w:gridCol w:w="836"/>
        <w:gridCol w:w="836"/>
        <w:gridCol w:w="778"/>
        <w:gridCol w:w="644"/>
        <w:gridCol w:w="709"/>
        <w:gridCol w:w="1523"/>
        <w:gridCol w:w="851"/>
        <w:gridCol w:w="709"/>
        <w:gridCol w:w="1747"/>
      </w:tblGrid>
      <w:tr w:rsidR="005F7A34">
        <w:trPr>
          <w:trHeight w:val="612"/>
          <w:jc w:val="center"/>
        </w:trPr>
        <w:tc>
          <w:tcPr>
            <w:tcW w:w="835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姓名</w:t>
            </w:r>
          </w:p>
        </w:tc>
        <w:tc>
          <w:tcPr>
            <w:tcW w:w="1672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778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性别</w:t>
            </w:r>
          </w:p>
        </w:tc>
        <w:tc>
          <w:tcPr>
            <w:tcW w:w="644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2232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1747" w:type="dxa"/>
            <w:vMerge w:val="restart"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贴小二寸照片</w:t>
            </w:r>
          </w:p>
        </w:tc>
      </w:tr>
      <w:tr w:rsidR="005F7A34">
        <w:trPr>
          <w:trHeight w:val="619"/>
          <w:jc w:val="center"/>
        </w:trPr>
        <w:tc>
          <w:tcPr>
            <w:tcW w:w="835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民族</w:t>
            </w:r>
          </w:p>
        </w:tc>
        <w:tc>
          <w:tcPr>
            <w:tcW w:w="836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836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籍贯</w:t>
            </w:r>
          </w:p>
        </w:tc>
        <w:tc>
          <w:tcPr>
            <w:tcW w:w="778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644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党派</w:t>
            </w:r>
          </w:p>
        </w:tc>
        <w:tc>
          <w:tcPr>
            <w:tcW w:w="709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1523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参加工作时间</w:t>
            </w:r>
          </w:p>
        </w:tc>
        <w:tc>
          <w:tcPr>
            <w:tcW w:w="1560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1747" w:type="dxa"/>
            <w:vMerge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</w:tr>
      <w:tr w:rsidR="005F7A34">
        <w:trPr>
          <w:trHeight w:val="599"/>
          <w:jc w:val="center"/>
        </w:trPr>
        <w:tc>
          <w:tcPr>
            <w:tcW w:w="1671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毕业学校</w:t>
            </w:r>
          </w:p>
        </w:tc>
        <w:tc>
          <w:tcPr>
            <w:tcW w:w="2258" w:type="dxa"/>
            <w:gridSpan w:val="3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709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专业</w:t>
            </w:r>
          </w:p>
        </w:tc>
        <w:tc>
          <w:tcPr>
            <w:tcW w:w="1523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851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学制</w:t>
            </w:r>
          </w:p>
        </w:tc>
        <w:tc>
          <w:tcPr>
            <w:tcW w:w="709" w:type="dxa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1747" w:type="dxa"/>
            <w:vMerge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</w:tr>
      <w:tr w:rsidR="005F7A34">
        <w:trPr>
          <w:trHeight w:val="620"/>
          <w:jc w:val="center"/>
        </w:trPr>
        <w:tc>
          <w:tcPr>
            <w:tcW w:w="1671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工作部门</w:t>
            </w:r>
          </w:p>
        </w:tc>
        <w:tc>
          <w:tcPr>
            <w:tcW w:w="2258" w:type="dxa"/>
            <w:gridSpan w:val="3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2232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  <w:r w:rsidRPr="006B3319">
              <w:rPr>
                <w:rFonts w:hint="eastAsia"/>
                <w:kern w:val="2"/>
                <w:sz w:val="21"/>
              </w:rPr>
              <w:t>拟认定专业技术职务</w:t>
            </w:r>
          </w:p>
        </w:tc>
        <w:tc>
          <w:tcPr>
            <w:tcW w:w="1560" w:type="dxa"/>
            <w:gridSpan w:val="2"/>
            <w:vAlign w:val="center"/>
          </w:tcPr>
          <w:p w:rsidR="005F7A34" w:rsidRPr="006B3319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  <w:tc>
          <w:tcPr>
            <w:tcW w:w="1747" w:type="dxa"/>
            <w:vMerge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</w:p>
        </w:tc>
      </w:tr>
      <w:tr w:rsidR="005F7A34">
        <w:trPr>
          <w:jc w:val="center"/>
        </w:trPr>
        <w:tc>
          <w:tcPr>
            <w:tcW w:w="835" w:type="dxa"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简历</w:t>
            </w:r>
          </w:p>
        </w:tc>
        <w:tc>
          <w:tcPr>
            <w:tcW w:w="8633" w:type="dxa"/>
            <w:gridSpan w:val="9"/>
            <w:vAlign w:val="center"/>
          </w:tcPr>
          <w:p w:rsidR="005F7A34" w:rsidRPr="009B01FF" w:rsidRDefault="005F7A34" w:rsidP="00375028">
            <w:pPr>
              <w:rPr>
                <w:color w:val="FF0000"/>
                <w:kern w:val="2"/>
                <w:sz w:val="21"/>
              </w:rPr>
            </w:pPr>
            <w:r w:rsidRPr="009B01FF">
              <w:rPr>
                <w:rFonts w:hint="eastAsia"/>
                <w:color w:val="FF0000"/>
                <w:kern w:val="2"/>
                <w:sz w:val="21"/>
              </w:rPr>
              <w:t>从中学开始写起，格式如下（阅后删除）：</w:t>
            </w:r>
          </w:p>
          <w:p w:rsidR="005F7A34" w:rsidRDefault="005F7A34" w:rsidP="00375028">
            <w:pPr>
              <w:rPr>
                <w:color w:val="0000FF"/>
                <w:kern w:val="2"/>
                <w:sz w:val="21"/>
              </w:rPr>
            </w:pPr>
          </w:p>
          <w:p w:rsidR="005F7A34" w:rsidRDefault="005F7A34" w:rsidP="00375028">
            <w:pPr>
              <w:rPr>
                <w:color w:val="0000FF"/>
                <w:kern w:val="2"/>
                <w:sz w:val="21"/>
              </w:rPr>
            </w:pPr>
          </w:p>
          <w:p w:rsidR="005F7A34" w:rsidRDefault="005F7A34" w:rsidP="00375028">
            <w:pPr>
              <w:rPr>
                <w:color w:val="0000FF"/>
                <w:kern w:val="2"/>
                <w:sz w:val="21"/>
              </w:rPr>
            </w:pPr>
          </w:p>
          <w:p w:rsidR="005F7A34" w:rsidRDefault="005F7A34" w:rsidP="00375028">
            <w:pPr>
              <w:rPr>
                <w:color w:val="0000FF"/>
                <w:kern w:val="2"/>
                <w:sz w:val="21"/>
              </w:rPr>
            </w:pPr>
          </w:p>
          <w:p w:rsidR="005F7A34" w:rsidRDefault="005F7A34" w:rsidP="00375028">
            <w:pPr>
              <w:rPr>
                <w:color w:val="0000FF"/>
                <w:kern w:val="2"/>
                <w:sz w:val="21"/>
              </w:rPr>
            </w:pPr>
          </w:p>
          <w:p w:rsidR="005F7A34" w:rsidRDefault="005F7A34" w:rsidP="00375028">
            <w:pPr>
              <w:rPr>
                <w:color w:val="0000FF"/>
                <w:kern w:val="2"/>
                <w:sz w:val="21"/>
              </w:rPr>
            </w:pPr>
          </w:p>
          <w:p w:rsidR="005F7A34" w:rsidRPr="009B01FF" w:rsidRDefault="005F7A34" w:rsidP="00375028">
            <w:pPr>
              <w:rPr>
                <w:kern w:val="2"/>
                <w:sz w:val="21"/>
              </w:rPr>
            </w:pP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</w:tc>
      </w:tr>
      <w:tr w:rsidR="005F7A34">
        <w:trPr>
          <w:jc w:val="center"/>
        </w:trPr>
        <w:tc>
          <w:tcPr>
            <w:tcW w:w="835" w:type="dxa"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政治表现及业务水平</w:t>
            </w:r>
          </w:p>
        </w:tc>
        <w:tc>
          <w:tcPr>
            <w:tcW w:w="8633" w:type="dxa"/>
            <w:gridSpan w:val="9"/>
            <w:vAlign w:val="center"/>
          </w:tcPr>
          <w:p w:rsidR="005F7A34" w:rsidRPr="00C875BA" w:rsidRDefault="005F7A34" w:rsidP="00375028">
            <w:pPr>
              <w:rPr>
                <w:color w:val="FF0000"/>
                <w:kern w:val="2"/>
                <w:sz w:val="21"/>
              </w:rPr>
            </w:pP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  <w:p w:rsidR="005F7A34" w:rsidRPr="00C875BA" w:rsidRDefault="005F7A34" w:rsidP="00375028">
            <w:pPr>
              <w:rPr>
                <w:kern w:val="2"/>
                <w:sz w:val="21"/>
              </w:rPr>
            </w:pP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</w:tc>
      </w:tr>
      <w:tr w:rsidR="005F7A34">
        <w:trPr>
          <w:jc w:val="center"/>
        </w:trPr>
        <w:tc>
          <w:tcPr>
            <w:tcW w:w="835" w:type="dxa"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基层单位意见</w:t>
            </w:r>
          </w:p>
        </w:tc>
        <w:tc>
          <w:tcPr>
            <w:tcW w:w="8633" w:type="dxa"/>
            <w:gridSpan w:val="9"/>
            <w:vAlign w:val="center"/>
          </w:tcPr>
          <w:p w:rsidR="005F7A34" w:rsidRDefault="005F7A34" w:rsidP="00375028">
            <w:pPr>
              <w:jc w:val="right"/>
              <w:rPr>
                <w:kern w:val="2"/>
                <w:sz w:val="21"/>
              </w:rPr>
            </w:pPr>
          </w:p>
          <w:p w:rsidR="005F7A34" w:rsidRPr="0026588C" w:rsidRDefault="005F7A34" w:rsidP="0026588C">
            <w:pPr>
              <w:rPr>
                <w:color w:val="FF0000"/>
                <w:kern w:val="2"/>
                <w:sz w:val="21"/>
              </w:rPr>
            </w:pPr>
            <w:r>
              <w:rPr>
                <w:kern w:val="2"/>
                <w:sz w:val="21"/>
              </w:rPr>
              <w:t xml:space="preserve">                </w:t>
            </w:r>
          </w:p>
          <w:p w:rsidR="005F7A34" w:rsidRDefault="005F7A34" w:rsidP="00375028">
            <w:pPr>
              <w:jc w:val="right"/>
              <w:rPr>
                <w:kern w:val="2"/>
                <w:sz w:val="21"/>
              </w:rPr>
            </w:pPr>
          </w:p>
          <w:p w:rsidR="005F7A34" w:rsidRDefault="005F7A34" w:rsidP="00375028">
            <w:pPr>
              <w:wordWrap w:val="0"/>
              <w:jc w:val="right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负责人签字（盖章）：</w:t>
            </w:r>
            <w:r>
              <w:rPr>
                <w:kern w:val="2"/>
                <w:sz w:val="21"/>
              </w:rPr>
              <w:t xml:space="preserve">            </w:t>
            </w:r>
          </w:p>
          <w:p w:rsidR="005F7A34" w:rsidRDefault="005F7A34" w:rsidP="00375028">
            <w:pPr>
              <w:wordWrap w:val="0"/>
              <w:jc w:val="right"/>
              <w:rPr>
                <w:kern w:val="2"/>
                <w:sz w:val="21"/>
              </w:rPr>
            </w:pPr>
            <w:r>
              <w:rPr>
                <w:kern w:val="2"/>
                <w:sz w:val="21"/>
              </w:rPr>
              <w:t xml:space="preserve">   </w:t>
            </w:r>
            <w:r>
              <w:rPr>
                <w:rFonts w:hint="eastAsia"/>
                <w:kern w:val="2"/>
                <w:sz w:val="21"/>
              </w:rPr>
              <w:t>年</w:t>
            </w:r>
            <w:r>
              <w:rPr>
                <w:kern w:val="2"/>
                <w:sz w:val="21"/>
              </w:rPr>
              <w:t xml:space="preserve">  </w:t>
            </w:r>
            <w:r>
              <w:rPr>
                <w:rFonts w:hint="eastAsia"/>
                <w:kern w:val="2"/>
                <w:sz w:val="21"/>
              </w:rPr>
              <w:t>月</w:t>
            </w:r>
            <w:r>
              <w:rPr>
                <w:kern w:val="2"/>
                <w:sz w:val="21"/>
              </w:rPr>
              <w:t xml:space="preserve">  </w:t>
            </w:r>
            <w:r>
              <w:rPr>
                <w:rFonts w:hint="eastAsia"/>
                <w:kern w:val="2"/>
                <w:sz w:val="21"/>
              </w:rPr>
              <w:t>日</w:t>
            </w:r>
            <w:r>
              <w:rPr>
                <w:kern w:val="2"/>
                <w:sz w:val="21"/>
              </w:rPr>
              <w:t xml:space="preserve">  </w:t>
            </w:r>
          </w:p>
          <w:p w:rsidR="005F7A34" w:rsidRDefault="005F7A34" w:rsidP="00375028">
            <w:pPr>
              <w:rPr>
                <w:kern w:val="2"/>
                <w:sz w:val="21"/>
              </w:rPr>
            </w:pPr>
          </w:p>
        </w:tc>
      </w:tr>
      <w:tr w:rsidR="005F7A34">
        <w:trPr>
          <w:jc w:val="center"/>
        </w:trPr>
        <w:tc>
          <w:tcPr>
            <w:tcW w:w="835" w:type="dxa"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审批机关意见</w:t>
            </w:r>
          </w:p>
        </w:tc>
        <w:tc>
          <w:tcPr>
            <w:tcW w:w="8633" w:type="dxa"/>
            <w:gridSpan w:val="9"/>
            <w:vAlign w:val="center"/>
          </w:tcPr>
          <w:p w:rsidR="005F7A34" w:rsidRDefault="005F7A34" w:rsidP="00375028">
            <w:pPr>
              <w:jc w:val="right"/>
              <w:rPr>
                <w:kern w:val="2"/>
                <w:sz w:val="21"/>
              </w:rPr>
            </w:pPr>
          </w:p>
          <w:p w:rsidR="005F7A34" w:rsidRDefault="005F7A34" w:rsidP="00375028">
            <w:pPr>
              <w:jc w:val="right"/>
              <w:rPr>
                <w:kern w:val="2"/>
                <w:sz w:val="21"/>
              </w:rPr>
            </w:pPr>
          </w:p>
          <w:p w:rsidR="005F7A34" w:rsidRDefault="005F7A34" w:rsidP="00375028">
            <w:pPr>
              <w:jc w:val="right"/>
              <w:rPr>
                <w:kern w:val="2"/>
                <w:sz w:val="21"/>
              </w:rPr>
            </w:pPr>
          </w:p>
          <w:p w:rsidR="005F7A34" w:rsidRDefault="005F7A34" w:rsidP="00375028">
            <w:pPr>
              <w:wordWrap w:val="0"/>
              <w:jc w:val="right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负责人签字（盖章）：</w:t>
            </w:r>
            <w:r>
              <w:rPr>
                <w:kern w:val="2"/>
                <w:sz w:val="21"/>
              </w:rPr>
              <w:t xml:space="preserve">          </w:t>
            </w:r>
          </w:p>
          <w:p w:rsidR="005F7A34" w:rsidRDefault="005F7A34" w:rsidP="00375028">
            <w:pPr>
              <w:wordWrap w:val="0"/>
              <w:jc w:val="right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年</w:t>
            </w:r>
            <w:r>
              <w:rPr>
                <w:kern w:val="2"/>
                <w:sz w:val="21"/>
              </w:rPr>
              <w:t xml:space="preserve">  </w:t>
            </w:r>
            <w:r>
              <w:rPr>
                <w:rFonts w:hint="eastAsia"/>
                <w:kern w:val="2"/>
                <w:sz w:val="21"/>
              </w:rPr>
              <w:t>月</w:t>
            </w:r>
            <w:r>
              <w:rPr>
                <w:kern w:val="2"/>
                <w:sz w:val="21"/>
              </w:rPr>
              <w:t xml:space="preserve">  </w:t>
            </w:r>
            <w:r>
              <w:rPr>
                <w:rFonts w:hint="eastAsia"/>
                <w:kern w:val="2"/>
                <w:sz w:val="21"/>
              </w:rPr>
              <w:t>日</w:t>
            </w:r>
            <w:r>
              <w:rPr>
                <w:kern w:val="2"/>
                <w:sz w:val="21"/>
              </w:rPr>
              <w:t xml:space="preserve">  </w:t>
            </w:r>
          </w:p>
          <w:p w:rsidR="005F7A34" w:rsidRDefault="005F7A34" w:rsidP="00375028">
            <w:pPr>
              <w:jc w:val="right"/>
              <w:rPr>
                <w:kern w:val="2"/>
                <w:sz w:val="21"/>
              </w:rPr>
            </w:pPr>
          </w:p>
        </w:tc>
      </w:tr>
      <w:tr w:rsidR="005F7A34">
        <w:trPr>
          <w:trHeight w:val="844"/>
          <w:jc w:val="center"/>
        </w:trPr>
        <w:tc>
          <w:tcPr>
            <w:tcW w:w="835" w:type="dxa"/>
            <w:vAlign w:val="center"/>
          </w:tcPr>
          <w:p w:rsidR="005F7A34" w:rsidRDefault="005F7A34" w:rsidP="0059072F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备注</w:t>
            </w:r>
          </w:p>
        </w:tc>
        <w:tc>
          <w:tcPr>
            <w:tcW w:w="8633" w:type="dxa"/>
            <w:gridSpan w:val="9"/>
            <w:vAlign w:val="center"/>
          </w:tcPr>
          <w:p w:rsidR="005F7A34" w:rsidRDefault="005F7A34" w:rsidP="00375028">
            <w:pPr>
              <w:rPr>
                <w:kern w:val="2"/>
                <w:sz w:val="21"/>
              </w:rPr>
            </w:pPr>
          </w:p>
        </w:tc>
      </w:tr>
    </w:tbl>
    <w:p w:rsidR="005F7A34" w:rsidRDefault="005F7A34"/>
    <w:sectPr w:rsidR="005F7A34" w:rsidSect="005F7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A34" w:rsidRDefault="005F7A34">
      <w:r>
        <w:separator/>
      </w:r>
    </w:p>
  </w:endnote>
  <w:endnote w:type="continuationSeparator" w:id="0">
    <w:p w:rsidR="005F7A34" w:rsidRDefault="005F7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34" w:rsidRDefault="005F7A3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34" w:rsidRDefault="005F7A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34" w:rsidRDefault="005F7A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A34" w:rsidRDefault="005F7A34">
      <w:r>
        <w:separator/>
      </w:r>
    </w:p>
  </w:footnote>
  <w:footnote w:type="continuationSeparator" w:id="0">
    <w:p w:rsidR="005F7A34" w:rsidRDefault="005F7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34" w:rsidRDefault="005F7A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34" w:rsidRDefault="005F7A34" w:rsidP="00F6628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34" w:rsidRDefault="005F7A3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2F3"/>
    <w:rsid w:val="00003208"/>
    <w:rsid w:val="000102EA"/>
    <w:rsid w:val="000115C9"/>
    <w:rsid w:val="00012863"/>
    <w:rsid w:val="000158EC"/>
    <w:rsid w:val="00020CC8"/>
    <w:rsid w:val="000247FD"/>
    <w:rsid w:val="0002492A"/>
    <w:rsid w:val="0002506E"/>
    <w:rsid w:val="0002543D"/>
    <w:rsid w:val="00026718"/>
    <w:rsid w:val="000270E1"/>
    <w:rsid w:val="00027D66"/>
    <w:rsid w:val="000362F0"/>
    <w:rsid w:val="000429C5"/>
    <w:rsid w:val="0004794F"/>
    <w:rsid w:val="00052705"/>
    <w:rsid w:val="00062F8D"/>
    <w:rsid w:val="0006384E"/>
    <w:rsid w:val="00063B5E"/>
    <w:rsid w:val="00065C54"/>
    <w:rsid w:val="00067A49"/>
    <w:rsid w:val="00072976"/>
    <w:rsid w:val="00073DD5"/>
    <w:rsid w:val="00076585"/>
    <w:rsid w:val="00077C6D"/>
    <w:rsid w:val="00084E63"/>
    <w:rsid w:val="00086961"/>
    <w:rsid w:val="000900AA"/>
    <w:rsid w:val="00090FE3"/>
    <w:rsid w:val="000922FC"/>
    <w:rsid w:val="000A36B2"/>
    <w:rsid w:val="000B653F"/>
    <w:rsid w:val="000C2272"/>
    <w:rsid w:val="000D223E"/>
    <w:rsid w:val="000D443C"/>
    <w:rsid w:val="000D44F3"/>
    <w:rsid w:val="000D7559"/>
    <w:rsid w:val="000E00C9"/>
    <w:rsid w:val="000E0C64"/>
    <w:rsid w:val="000E2567"/>
    <w:rsid w:val="000E42D3"/>
    <w:rsid w:val="000E4987"/>
    <w:rsid w:val="000E4DA7"/>
    <w:rsid w:val="000F3B62"/>
    <w:rsid w:val="000F3CC6"/>
    <w:rsid w:val="00103B73"/>
    <w:rsid w:val="001053A6"/>
    <w:rsid w:val="001105D4"/>
    <w:rsid w:val="00110965"/>
    <w:rsid w:val="00110EA2"/>
    <w:rsid w:val="00110F93"/>
    <w:rsid w:val="00111C94"/>
    <w:rsid w:val="001162F0"/>
    <w:rsid w:val="001173D2"/>
    <w:rsid w:val="001255FF"/>
    <w:rsid w:val="00133D81"/>
    <w:rsid w:val="00135923"/>
    <w:rsid w:val="00135A11"/>
    <w:rsid w:val="00144DAA"/>
    <w:rsid w:val="001478EB"/>
    <w:rsid w:val="00151B67"/>
    <w:rsid w:val="00154533"/>
    <w:rsid w:val="00156E6C"/>
    <w:rsid w:val="00160ABA"/>
    <w:rsid w:val="00161700"/>
    <w:rsid w:val="00164663"/>
    <w:rsid w:val="00166F93"/>
    <w:rsid w:val="00180ADB"/>
    <w:rsid w:val="00182A56"/>
    <w:rsid w:val="001848DB"/>
    <w:rsid w:val="001873BC"/>
    <w:rsid w:val="001938EA"/>
    <w:rsid w:val="00196BDD"/>
    <w:rsid w:val="001A7A9E"/>
    <w:rsid w:val="001B056C"/>
    <w:rsid w:val="001B1A4C"/>
    <w:rsid w:val="001B573E"/>
    <w:rsid w:val="001B6878"/>
    <w:rsid w:val="001C1AB7"/>
    <w:rsid w:val="001C2231"/>
    <w:rsid w:val="001C36C8"/>
    <w:rsid w:val="001D0326"/>
    <w:rsid w:val="001D07D9"/>
    <w:rsid w:val="001D2373"/>
    <w:rsid w:val="001D2EC2"/>
    <w:rsid w:val="001D53DC"/>
    <w:rsid w:val="001E056B"/>
    <w:rsid w:val="001E0F81"/>
    <w:rsid w:val="001E102B"/>
    <w:rsid w:val="001E2964"/>
    <w:rsid w:val="001E2D41"/>
    <w:rsid w:val="001E32EC"/>
    <w:rsid w:val="001E3A72"/>
    <w:rsid w:val="001E57EA"/>
    <w:rsid w:val="001E6A3E"/>
    <w:rsid w:val="001F3102"/>
    <w:rsid w:val="001F4788"/>
    <w:rsid w:val="001F4CD3"/>
    <w:rsid w:val="001F4E9C"/>
    <w:rsid w:val="002002D9"/>
    <w:rsid w:val="0020197A"/>
    <w:rsid w:val="0020231A"/>
    <w:rsid w:val="00202C1A"/>
    <w:rsid w:val="0020577A"/>
    <w:rsid w:val="00206F7D"/>
    <w:rsid w:val="00210CED"/>
    <w:rsid w:val="00213999"/>
    <w:rsid w:val="00216B4D"/>
    <w:rsid w:val="00216DAC"/>
    <w:rsid w:val="00220E38"/>
    <w:rsid w:val="00224DBC"/>
    <w:rsid w:val="00233DB5"/>
    <w:rsid w:val="002354A6"/>
    <w:rsid w:val="00242A45"/>
    <w:rsid w:val="002437B9"/>
    <w:rsid w:val="00245A69"/>
    <w:rsid w:val="00245D53"/>
    <w:rsid w:val="00246054"/>
    <w:rsid w:val="00251269"/>
    <w:rsid w:val="002538B3"/>
    <w:rsid w:val="0025550D"/>
    <w:rsid w:val="00255F86"/>
    <w:rsid w:val="00256120"/>
    <w:rsid w:val="0025734D"/>
    <w:rsid w:val="0026177D"/>
    <w:rsid w:val="00261C9F"/>
    <w:rsid w:val="00262736"/>
    <w:rsid w:val="0026588C"/>
    <w:rsid w:val="00271AAE"/>
    <w:rsid w:val="002725F5"/>
    <w:rsid w:val="002729DC"/>
    <w:rsid w:val="00275B7F"/>
    <w:rsid w:val="002778D4"/>
    <w:rsid w:val="00285C19"/>
    <w:rsid w:val="0028634E"/>
    <w:rsid w:val="00286CBA"/>
    <w:rsid w:val="002957FF"/>
    <w:rsid w:val="002A59D3"/>
    <w:rsid w:val="002A74D9"/>
    <w:rsid w:val="002B020B"/>
    <w:rsid w:val="002B06E3"/>
    <w:rsid w:val="002B073E"/>
    <w:rsid w:val="002B1677"/>
    <w:rsid w:val="002B3508"/>
    <w:rsid w:val="002B3960"/>
    <w:rsid w:val="002B4195"/>
    <w:rsid w:val="002B4B33"/>
    <w:rsid w:val="002B59E0"/>
    <w:rsid w:val="002C1DD3"/>
    <w:rsid w:val="002C3010"/>
    <w:rsid w:val="002C5154"/>
    <w:rsid w:val="002C587A"/>
    <w:rsid w:val="002C7A05"/>
    <w:rsid w:val="002D01F2"/>
    <w:rsid w:val="002D7816"/>
    <w:rsid w:val="002E1200"/>
    <w:rsid w:val="002E4052"/>
    <w:rsid w:val="002E50A2"/>
    <w:rsid w:val="002E6297"/>
    <w:rsid w:val="002E7ACC"/>
    <w:rsid w:val="002F4FFA"/>
    <w:rsid w:val="002F5A8C"/>
    <w:rsid w:val="002F7579"/>
    <w:rsid w:val="003016CC"/>
    <w:rsid w:val="00310B84"/>
    <w:rsid w:val="00313A89"/>
    <w:rsid w:val="00315BA6"/>
    <w:rsid w:val="00315D99"/>
    <w:rsid w:val="00315E7B"/>
    <w:rsid w:val="00316C93"/>
    <w:rsid w:val="00316DBC"/>
    <w:rsid w:val="0032143C"/>
    <w:rsid w:val="00321498"/>
    <w:rsid w:val="003237FB"/>
    <w:rsid w:val="00326E29"/>
    <w:rsid w:val="003271D4"/>
    <w:rsid w:val="00327510"/>
    <w:rsid w:val="00332FDF"/>
    <w:rsid w:val="00333014"/>
    <w:rsid w:val="00334E00"/>
    <w:rsid w:val="00341BD7"/>
    <w:rsid w:val="00345371"/>
    <w:rsid w:val="003475A6"/>
    <w:rsid w:val="00355D94"/>
    <w:rsid w:val="003618E0"/>
    <w:rsid w:val="0036224F"/>
    <w:rsid w:val="00362C11"/>
    <w:rsid w:val="003640EC"/>
    <w:rsid w:val="003642B3"/>
    <w:rsid w:val="00365069"/>
    <w:rsid w:val="00365BEF"/>
    <w:rsid w:val="003666AF"/>
    <w:rsid w:val="003724DB"/>
    <w:rsid w:val="00372F3D"/>
    <w:rsid w:val="00373ABD"/>
    <w:rsid w:val="00373EED"/>
    <w:rsid w:val="00375028"/>
    <w:rsid w:val="0037642C"/>
    <w:rsid w:val="00383613"/>
    <w:rsid w:val="00396C2E"/>
    <w:rsid w:val="003A2007"/>
    <w:rsid w:val="003A3AB1"/>
    <w:rsid w:val="003A5B87"/>
    <w:rsid w:val="003B0B2D"/>
    <w:rsid w:val="003B2E9C"/>
    <w:rsid w:val="003B500B"/>
    <w:rsid w:val="003B7CD5"/>
    <w:rsid w:val="003C000E"/>
    <w:rsid w:val="003C13CD"/>
    <w:rsid w:val="003C145B"/>
    <w:rsid w:val="003C6665"/>
    <w:rsid w:val="003C7EC8"/>
    <w:rsid w:val="003D1036"/>
    <w:rsid w:val="003E2B23"/>
    <w:rsid w:val="003E48EF"/>
    <w:rsid w:val="003E4B2A"/>
    <w:rsid w:val="003E637D"/>
    <w:rsid w:val="003F02E6"/>
    <w:rsid w:val="003F2162"/>
    <w:rsid w:val="003F5EB2"/>
    <w:rsid w:val="003F61C5"/>
    <w:rsid w:val="00401D9D"/>
    <w:rsid w:val="00402E41"/>
    <w:rsid w:val="00406DFA"/>
    <w:rsid w:val="004079C9"/>
    <w:rsid w:val="00410603"/>
    <w:rsid w:val="00410CF5"/>
    <w:rsid w:val="00412FC6"/>
    <w:rsid w:val="0041533D"/>
    <w:rsid w:val="0042380E"/>
    <w:rsid w:val="00425012"/>
    <w:rsid w:val="004270A8"/>
    <w:rsid w:val="0043491B"/>
    <w:rsid w:val="00434C4F"/>
    <w:rsid w:val="0043620A"/>
    <w:rsid w:val="00444F60"/>
    <w:rsid w:val="00445835"/>
    <w:rsid w:val="00445ED5"/>
    <w:rsid w:val="00446862"/>
    <w:rsid w:val="00453C4E"/>
    <w:rsid w:val="00456B7B"/>
    <w:rsid w:val="00457D6B"/>
    <w:rsid w:val="004641B0"/>
    <w:rsid w:val="0046583F"/>
    <w:rsid w:val="004666FA"/>
    <w:rsid w:val="0046743B"/>
    <w:rsid w:val="004740DA"/>
    <w:rsid w:val="00474BB1"/>
    <w:rsid w:val="004812B6"/>
    <w:rsid w:val="0048222C"/>
    <w:rsid w:val="00484B64"/>
    <w:rsid w:val="00490CD6"/>
    <w:rsid w:val="00491AF0"/>
    <w:rsid w:val="0049309D"/>
    <w:rsid w:val="004959F9"/>
    <w:rsid w:val="0049633B"/>
    <w:rsid w:val="00497753"/>
    <w:rsid w:val="004A0A75"/>
    <w:rsid w:val="004A1B65"/>
    <w:rsid w:val="004A4B57"/>
    <w:rsid w:val="004A6635"/>
    <w:rsid w:val="004A697D"/>
    <w:rsid w:val="004B043C"/>
    <w:rsid w:val="004B35BA"/>
    <w:rsid w:val="004B5958"/>
    <w:rsid w:val="004C030E"/>
    <w:rsid w:val="004C4D62"/>
    <w:rsid w:val="004C4FE7"/>
    <w:rsid w:val="004C6EBC"/>
    <w:rsid w:val="004C7227"/>
    <w:rsid w:val="004D57FC"/>
    <w:rsid w:val="004D585B"/>
    <w:rsid w:val="004D5F44"/>
    <w:rsid w:val="004E4C37"/>
    <w:rsid w:val="004E5889"/>
    <w:rsid w:val="004F04B8"/>
    <w:rsid w:val="004F19D7"/>
    <w:rsid w:val="004F2108"/>
    <w:rsid w:val="004F48F9"/>
    <w:rsid w:val="004F5FDE"/>
    <w:rsid w:val="004F6D05"/>
    <w:rsid w:val="00504811"/>
    <w:rsid w:val="00510983"/>
    <w:rsid w:val="0051575B"/>
    <w:rsid w:val="00525300"/>
    <w:rsid w:val="005271DD"/>
    <w:rsid w:val="0053002E"/>
    <w:rsid w:val="00530039"/>
    <w:rsid w:val="00536D5F"/>
    <w:rsid w:val="00536F49"/>
    <w:rsid w:val="00544E61"/>
    <w:rsid w:val="0054779D"/>
    <w:rsid w:val="00547FF3"/>
    <w:rsid w:val="00551F34"/>
    <w:rsid w:val="00556274"/>
    <w:rsid w:val="0056170A"/>
    <w:rsid w:val="00561BFB"/>
    <w:rsid w:val="00563819"/>
    <w:rsid w:val="00566BAA"/>
    <w:rsid w:val="00567BF1"/>
    <w:rsid w:val="00573D8D"/>
    <w:rsid w:val="0057697A"/>
    <w:rsid w:val="00580485"/>
    <w:rsid w:val="00582643"/>
    <w:rsid w:val="00584D75"/>
    <w:rsid w:val="00584F1B"/>
    <w:rsid w:val="005902E8"/>
    <w:rsid w:val="0059072F"/>
    <w:rsid w:val="00591768"/>
    <w:rsid w:val="0059284D"/>
    <w:rsid w:val="00593CA5"/>
    <w:rsid w:val="005944CB"/>
    <w:rsid w:val="00594759"/>
    <w:rsid w:val="0059567F"/>
    <w:rsid w:val="00596F45"/>
    <w:rsid w:val="005A0B3D"/>
    <w:rsid w:val="005A6989"/>
    <w:rsid w:val="005B2124"/>
    <w:rsid w:val="005C2CEB"/>
    <w:rsid w:val="005C6765"/>
    <w:rsid w:val="005C6FC2"/>
    <w:rsid w:val="005C75D6"/>
    <w:rsid w:val="005C7B8B"/>
    <w:rsid w:val="005D118C"/>
    <w:rsid w:val="005D2126"/>
    <w:rsid w:val="005D4E82"/>
    <w:rsid w:val="005D539E"/>
    <w:rsid w:val="005D65C7"/>
    <w:rsid w:val="005D66C5"/>
    <w:rsid w:val="005E1F96"/>
    <w:rsid w:val="005E209D"/>
    <w:rsid w:val="005F0421"/>
    <w:rsid w:val="005F05BF"/>
    <w:rsid w:val="005F7A34"/>
    <w:rsid w:val="00602765"/>
    <w:rsid w:val="00603376"/>
    <w:rsid w:val="00604069"/>
    <w:rsid w:val="006068FF"/>
    <w:rsid w:val="00606BA0"/>
    <w:rsid w:val="006110E4"/>
    <w:rsid w:val="00611336"/>
    <w:rsid w:val="0061134A"/>
    <w:rsid w:val="00611BC3"/>
    <w:rsid w:val="00611CDC"/>
    <w:rsid w:val="00614EC1"/>
    <w:rsid w:val="00615AF8"/>
    <w:rsid w:val="00615DF1"/>
    <w:rsid w:val="00616A93"/>
    <w:rsid w:val="006221C4"/>
    <w:rsid w:val="006234E9"/>
    <w:rsid w:val="00626F49"/>
    <w:rsid w:val="00630B64"/>
    <w:rsid w:val="00630CEB"/>
    <w:rsid w:val="00632420"/>
    <w:rsid w:val="00635E29"/>
    <w:rsid w:val="00651FDF"/>
    <w:rsid w:val="006526F1"/>
    <w:rsid w:val="0065448B"/>
    <w:rsid w:val="006624E1"/>
    <w:rsid w:val="00662BBD"/>
    <w:rsid w:val="00671713"/>
    <w:rsid w:val="006765A7"/>
    <w:rsid w:val="00681619"/>
    <w:rsid w:val="006822CC"/>
    <w:rsid w:val="00683767"/>
    <w:rsid w:val="00683B20"/>
    <w:rsid w:val="00683D86"/>
    <w:rsid w:val="006842A9"/>
    <w:rsid w:val="00684E39"/>
    <w:rsid w:val="006858C7"/>
    <w:rsid w:val="00687D9F"/>
    <w:rsid w:val="00691E84"/>
    <w:rsid w:val="00697EEA"/>
    <w:rsid w:val="006A0380"/>
    <w:rsid w:val="006A2CB9"/>
    <w:rsid w:val="006A545A"/>
    <w:rsid w:val="006A6C6F"/>
    <w:rsid w:val="006B04E1"/>
    <w:rsid w:val="006B0CB9"/>
    <w:rsid w:val="006B3191"/>
    <w:rsid w:val="006B3319"/>
    <w:rsid w:val="006C70C8"/>
    <w:rsid w:val="006D0F90"/>
    <w:rsid w:val="006D41B0"/>
    <w:rsid w:val="006E0B7A"/>
    <w:rsid w:val="006E1556"/>
    <w:rsid w:val="006E1B22"/>
    <w:rsid w:val="006E3952"/>
    <w:rsid w:val="006E4B6F"/>
    <w:rsid w:val="006E4F7C"/>
    <w:rsid w:val="006E5658"/>
    <w:rsid w:val="006E72E3"/>
    <w:rsid w:val="006F10CE"/>
    <w:rsid w:val="006F4218"/>
    <w:rsid w:val="006F5BCF"/>
    <w:rsid w:val="006F6068"/>
    <w:rsid w:val="006F7AB6"/>
    <w:rsid w:val="00703870"/>
    <w:rsid w:val="00703EEA"/>
    <w:rsid w:val="0070753C"/>
    <w:rsid w:val="00712957"/>
    <w:rsid w:val="007158F1"/>
    <w:rsid w:val="00717696"/>
    <w:rsid w:val="007204D0"/>
    <w:rsid w:val="00721BE4"/>
    <w:rsid w:val="0072270D"/>
    <w:rsid w:val="00727497"/>
    <w:rsid w:val="00730D0D"/>
    <w:rsid w:val="00732A1C"/>
    <w:rsid w:val="00732DEF"/>
    <w:rsid w:val="0073661C"/>
    <w:rsid w:val="007407E9"/>
    <w:rsid w:val="00740C4E"/>
    <w:rsid w:val="00742B5F"/>
    <w:rsid w:val="00742F6E"/>
    <w:rsid w:val="00744D4A"/>
    <w:rsid w:val="00746101"/>
    <w:rsid w:val="00750814"/>
    <w:rsid w:val="00755955"/>
    <w:rsid w:val="007560F1"/>
    <w:rsid w:val="00756633"/>
    <w:rsid w:val="00756E0B"/>
    <w:rsid w:val="007606B7"/>
    <w:rsid w:val="00764E17"/>
    <w:rsid w:val="00767C92"/>
    <w:rsid w:val="00775489"/>
    <w:rsid w:val="007755C1"/>
    <w:rsid w:val="0077619C"/>
    <w:rsid w:val="00776BC6"/>
    <w:rsid w:val="00776F91"/>
    <w:rsid w:val="00784D7A"/>
    <w:rsid w:val="00785C48"/>
    <w:rsid w:val="00793BE1"/>
    <w:rsid w:val="007944DF"/>
    <w:rsid w:val="00795437"/>
    <w:rsid w:val="00796FE8"/>
    <w:rsid w:val="007A1CB5"/>
    <w:rsid w:val="007A2A74"/>
    <w:rsid w:val="007A4296"/>
    <w:rsid w:val="007A561F"/>
    <w:rsid w:val="007A6F6C"/>
    <w:rsid w:val="007A7CFB"/>
    <w:rsid w:val="007B0423"/>
    <w:rsid w:val="007B167B"/>
    <w:rsid w:val="007B42F1"/>
    <w:rsid w:val="007C30FC"/>
    <w:rsid w:val="007C509A"/>
    <w:rsid w:val="007C5E4A"/>
    <w:rsid w:val="007D130D"/>
    <w:rsid w:val="007D2F8C"/>
    <w:rsid w:val="007D38AA"/>
    <w:rsid w:val="007D3B74"/>
    <w:rsid w:val="007E0C14"/>
    <w:rsid w:val="007E250B"/>
    <w:rsid w:val="007E417F"/>
    <w:rsid w:val="007E4FED"/>
    <w:rsid w:val="007E78A6"/>
    <w:rsid w:val="007E7A2B"/>
    <w:rsid w:val="007F2A53"/>
    <w:rsid w:val="007F403C"/>
    <w:rsid w:val="007F4E3E"/>
    <w:rsid w:val="007F567E"/>
    <w:rsid w:val="00801B56"/>
    <w:rsid w:val="00801E67"/>
    <w:rsid w:val="008038EA"/>
    <w:rsid w:val="00803922"/>
    <w:rsid w:val="008043B3"/>
    <w:rsid w:val="00806FA8"/>
    <w:rsid w:val="0080756F"/>
    <w:rsid w:val="00812BE4"/>
    <w:rsid w:val="00814896"/>
    <w:rsid w:val="008168CA"/>
    <w:rsid w:val="00821A43"/>
    <w:rsid w:val="00821A78"/>
    <w:rsid w:val="00824CDA"/>
    <w:rsid w:val="00825FC9"/>
    <w:rsid w:val="00826BDA"/>
    <w:rsid w:val="00827450"/>
    <w:rsid w:val="00830CAF"/>
    <w:rsid w:val="008335F8"/>
    <w:rsid w:val="0084206E"/>
    <w:rsid w:val="00842C02"/>
    <w:rsid w:val="00842F7D"/>
    <w:rsid w:val="00850D2A"/>
    <w:rsid w:val="008527E1"/>
    <w:rsid w:val="0085623F"/>
    <w:rsid w:val="00863045"/>
    <w:rsid w:val="00863403"/>
    <w:rsid w:val="00867BAC"/>
    <w:rsid w:val="008709BD"/>
    <w:rsid w:val="00876FDE"/>
    <w:rsid w:val="00877123"/>
    <w:rsid w:val="00880FEE"/>
    <w:rsid w:val="0088394C"/>
    <w:rsid w:val="00884B54"/>
    <w:rsid w:val="00892572"/>
    <w:rsid w:val="00894B97"/>
    <w:rsid w:val="00895119"/>
    <w:rsid w:val="008A2823"/>
    <w:rsid w:val="008A411A"/>
    <w:rsid w:val="008A51F4"/>
    <w:rsid w:val="008A5CD0"/>
    <w:rsid w:val="008A602E"/>
    <w:rsid w:val="008A620B"/>
    <w:rsid w:val="008B57BB"/>
    <w:rsid w:val="008B5EBC"/>
    <w:rsid w:val="008B7AFD"/>
    <w:rsid w:val="008C0B4B"/>
    <w:rsid w:val="008D1214"/>
    <w:rsid w:val="008D164A"/>
    <w:rsid w:val="008D3266"/>
    <w:rsid w:val="008D3AE1"/>
    <w:rsid w:val="008D46EC"/>
    <w:rsid w:val="008D502A"/>
    <w:rsid w:val="008D5628"/>
    <w:rsid w:val="008E5D8A"/>
    <w:rsid w:val="008F0402"/>
    <w:rsid w:val="008F06E7"/>
    <w:rsid w:val="008F2ABD"/>
    <w:rsid w:val="008F4051"/>
    <w:rsid w:val="008F4D7F"/>
    <w:rsid w:val="0090154B"/>
    <w:rsid w:val="00904137"/>
    <w:rsid w:val="0090478F"/>
    <w:rsid w:val="00911929"/>
    <w:rsid w:val="00911A88"/>
    <w:rsid w:val="0092154E"/>
    <w:rsid w:val="00921750"/>
    <w:rsid w:val="00921D94"/>
    <w:rsid w:val="00922095"/>
    <w:rsid w:val="00922326"/>
    <w:rsid w:val="00924C99"/>
    <w:rsid w:val="0092527A"/>
    <w:rsid w:val="00925B1E"/>
    <w:rsid w:val="00925E61"/>
    <w:rsid w:val="009265A9"/>
    <w:rsid w:val="009277D9"/>
    <w:rsid w:val="00930A7C"/>
    <w:rsid w:val="00932431"/>
    <w:rsid w:val="00932F3A"/>
    <w:rsid w:val="00934234"/>
    <w:rsid w:val="00950307"/>
    <w:rsid w:val="00950973"/>
    <w:rsid w:val="00952637"/>
    <w:rsid w:val="00952DE6"/>
    <w:rsid w:val="00953F48"/>
    <w:rsid w:val="00953F63"/>
    <w:rsid w:val="00953FF6"/>
    <w:rsid w:val="00955BC1"/>
    <w:rsid w:val="00962371"/>
    <w:rsid w:val="00964326"/>
    <w:rsid w:val="0096701B"/>
    <w:rsid w:val="0097494D"/>
    <w:rsid w:val="0097618B"/>
    <w:rsid w:val="009803EE"/>
    <w:rsid w:val="00981A89"/>
    <w:rsid w:val="00982886"/>
    <w:rsid w:val="009842B3"/>
    <w:rsid w:val="00985DB9"/>
    <w:rsid w:val="00993E4A"/>
    <w:rsid w:val="00994B96"/>
    <w:rsid w:val="00997AD2"/>
    <w:rsid w:val="009A3C2E"/>
    <w:rsid w:val="009B01FF"/>
    <w:rsid w:val="009B283A"/>
    <w:rsid w:val="009B77A0"/>
    <w:rsid w:val="009C0BC6"/>
    <w:rsid w:val="009C2E24"/>
    <w:rsid w:val="009C4966"/>
    <w:rsid w:val="009C57F4"/>
    <w:rsid w:val="009C65C4"/>
    <w:rsid w:val="009D4975"/>
    <w:rsid w:val="009D7CDB"/>
    <w:rsid w:val="009E0357"/>
    <w:rsid w:val="009E0D30"/>
    <w:rsid w:val="009E0FD3"/>
    <w:rsid w:val="009E5D11"/>
    <w:rsid w:val="009F2BA6"/>
    <w:rsid w:val="009F5553"/>
    <w:rsid w:val="00A01EB6"/>
    <w:rsid w:val="00A0352A"/>
    <w:rsid w:val="00A05171"/>
    <w:rsid w:val="00A115EC"/>
    <w:rsid w:val="00A14623"/>
    <w:rsid w:val="00A149B5"/>
    <w:rsid w:val="00A16743"/>
    <w:rsid w:val="00A1701C"/>
    <w:rsid w:val="00A20370"/>
    <w:rsid w:val="00A20E34"/>
    <w:rsid w:val="00A20F5E"/>
    <w:rsid w:val="00A22BB5"/>
    <w:rsid w:val="00A27E02"/>
    <w:rsid w:val="00A32655"/>
    <w:rsid w:val="00A32B1E"/>
    <w:rsid w:val="00A422B7"/>
    <w:rsid w:val="00A42FA0"/>
    <w:rsid w:val="00A45C39"/>
    <w:rsid w:val="00A501DA"/>
    <w:rsid w:val="00A56F25"/>
    <w:rsid w:val="00A57992"/>
    <w:rsid w:val="00A648DE"/>
    <w:rsid w:val="00A658B2"/>
    <w:rsid w:val="00A721F1"/>
    <w:rsid w:val="00A72588"/>
    <w:rsid w:val="00A73A56"/>
    <w:rsid w:val="00A73FF5"/>
    <w:rsid w:val="00A762F3"/>
    <w:rsid w:val="00A7738E"/>
    <w:rsid w:val="00A77B3B"/>
    <w:rsid w:val="00A80D77"/>
    <w:rsid w:val="00A80F58"/>
    <w:rsid w:val="00A839F3"/>
    <w:rsid w:val="00A84C46"/>
    <w:rsid w:val="00A85CA0"/>
    <w:rsid w:val="00A87AAA"/>
    <w:rsid w:val="00A90E7A"/>
    <w:rsid w:val="00A91FAC"/>
    <w:rsid w:val="00AA3A9D"/>
    <w:rsid w:val="00AB13E7"/>
    <w:rsid w:val="00AB1BC3"/>
    <w:rsid w:val="00AB4A97"/>
    <w:rsid w:val="00AC0996"/>
    <w:rsid w:val="00AC36F0"/>
    <w:rsid w:val="00AC4E96"/>
    <w:rsid w:val="00AC67B5"/>
    <w:rsid w:val="00AC79BF"/>
    <w:rsid w:val="00AC7CB1"/>
    <w:rsid w:val="00AD22F3"/>
    <w:rsid w:val="00AD6AC1"/>
    <w:rsid w:val="00AD7255"/>
    <w:rsid w:val="00AD7EFE"/>
    <w:rsid w:val="00AE09CD"/>
    <w:rsid w:val="00AE44B0"/>
    <w:rsid w:val="00AE58E0"/>
    <w:rsid w:val="00AE6FFA"/>
    <w:rsid w:val="00AE78F0"/>
    <w:rsid w:val="00AF1243"/>
    <w:rsid w:val="00B04946"/>
    <w:rsid w:val="00B13AA7"/>
    <w:rsid w:val="00B13CBD"/>
    <w:rsid w:val="00B14452"/>
    <w:rsid w:val="00B15279"/>
    <w:rsid w:val="00B15EE3"/>
    <w:rsid w:val="00B21C42"/>
    <w:rsid w:val="00B228BF"/>
    <w:rsid w:val="00B24D54"/>
    <w:rsid w:val="00B25287"/>
    <w:rsid w:val="00B26CD9"/>
    <w:rsid w:val="00B310CA"/>
    <w:rsid w:val="00B325D2"/>
    <w:rsid w:val="00B334F1"/>
    <w:rsid w:val="00B4201D"/>
    <w:rsid w:val="00B433C0"/>
    <w:rsid w:val="00B4385D"/>
    <w:rsid w:val="00B44CCE"/>
    <w:rsid w:val="00B53CDF"/>
    <w:rsid w:val="00B56520"/>
    <w:rsid w:val="00B56D97"/>
    <w:rsid w:val="00B61948"/>
    <w:rsid w:val="00B637A3"/>
    <w:rsid w:val="00B6726C"/>
    <w:rsid w:val="00B7083E"/>
    <w:rsid w:val="00B749F3"/>
    <w:rsid w:val="00B775FE"/>
    <w:rsid w:val="00B77F46"/>
    <w:rsid w:val="00B80B76"/>
    <w:rsid w:val="00B81716"/>
    <w:rsid w:val="00B832B7"/>
    <w:rsid w:val="00B875F8"/>
    <w:rsid w:val="00B87942"/>
    <w:rsid w:val="00B90661"/>
    <w:rsid w:val="00B92374"/>
    <w:rsid w:val="00B979FE"/>
    <w:rsid w:val="00B97E90"/>
    <w:rsid w:val="00BA208B"/>
    <w:rsid w:val="00BA29F7"/>
    <w:rsid w:val="00BA489C"/>
    <w:rsid w:val="00BA766A"/>
    <w:rsid w:val="00BB16F4"/>
    <w:rsid w:val="00BB5F95"/>
    <w:rsid w:val="00BB6F97"/>
    <w:rsid w:val="00BB74F2"/>
    <w:rsid w:val="00BB773F"/>
    <w:rsid w:val="00BB7A81"/>
    <w:rsid w:val="00BC1CFE"/>
    <w:rsid w:val="00BC34C5"/>
    <w:rsid w:val="00BD0998"/>
    <w:rsid w:val="00BD47F7"/>
    <w:rsid w:val="00BD5729"/>
    <w:rsid w:val="00BE6119"/>
    <w:rsid w:val="00BE7F3E"/>
    <w:rsid w:val="00BF5612"/>
    <w:rsid w:val="00C06E10"/>
    <w:rsid w:val="00C076CE"/>
    <w:rsid w:val="00C10074"/>
    <w:rsid w:val="00C211FE"/>
    <w:rsid w:val="00C226DB"/>
    <w:rsid w:val="00C315D4"/>
    <w:rsid w:val="00C50599"/>
    <w:rsid w:val="00C50F09"/>
    <w:rsid w:val="00C53446"/>
    <w:rsid w:val="00C53E50"/>
    <w:rsid w:val="00C53E59"/>
    <w:rsid w:val="00C574DA"/>
    <w:rsid w:val="00C60827"/>
    <w:rsid w:val="00C6375A"/>
    <w:rsid w:val="00C6443D"/>
    <w:rsid w:val="00C71A3D"/>
    <w:rsid w:val="00C73A53"/>
    <w:rsid w:val="00C76F4C"/>
    <w:rsid w:val="00C77FB1"/>
    <w:rsid w:val="00C8332F"/>
    <w:rsid w:val="00C875BA"/>
    <w:rsid w:val="00C916B7"/>
    <w:rsid w:val="00C9182D"/>
    <w:rsid w:val="00C91AF3"/>
    <w:rsid w:val="00C92058"/>
    <w:rsid w:val="00C934F5"/>
    <w:rsid w:val="00CA331E"/>
    <w:rsid w:val="00CA5CBC"/>
    <w:rsid w:val="00CA79EF"/>
    <w:rsid w:val="00CB025E"/>
    <w:rsid w:val="00CB1D9F"/>
    <w:rsid w:val="00CB2BAA"/>
    <w:rsid w:val="00CB6775"/>
    <w:rsid w:val="00CB7FEF"/>
    <w:rsid w:val="00CC0462"/>
    <w:rsid w:val="00CC30DA"/>
    <w:rsid w:val="00CC356F"/>
    <w:rsid w:val="00CC3C85"/>
    <w:rsid w:val="00CD5D8E"/>
    <w:rsid w:val="00CE3F86"/>
    <w:rsid w:val="00CE495C"/>
    <w:rsid w:val="00CF1783"/>
    <w:rsid w:val="00CF5514"/>
    <w:rsid w:val="00CF6609"/>
    <w:rsid w:val="00D0501C"/>
    <w:rsid w:val="00D103F8"/>
    <w:rsid w:val="00D10990"/>
    <w:rsid w:val="00D12029"/>
    <w:rsid w:val="00D173CC"/>
    <w:rsid w:val="00D2692F"/>
    <w:rsid w:val="00D27E77"/>
    <w:rsid w:val="00D3577A"/>
    <w:rsid w:val="00D369BB"/>
    <w:rsid w:val="00D400B3"/>
    <w:rsid w:val="00D47440"/>
    <w:rsid w:val="00D47BF7"/>
    <w:rsid w:val="00D53687"/>
    <w:rsid w:val="00D53C9F"/>
    <w:rsid w:val="00D53E75"/>
    <w:rsid w:val="00D55ED2"/>
    <w:rsid w:val="00D571F7"/>
    <w:rsid w:val="00D578B9"/>
    <w:rsid w:val="00D61276"/>
    <w:rsid w:val="00D62490"/>
    <w:rsid w:val="00D62900"/>
    <w:rsid w:val="00D63A63"/>
    <w:rsid w:val="00D64722"/>
    <w:rsid w:val="00D671B7"/>
    <w:rsid w:val="00D73A14"/>
    <w:rsid w:val="00D74CE6"/>
    <w:rsid w:val="00D757FF"/>
    <w:rsid w:val="00D75F85"/>
    <w:rsid w:val="00D7660F"/>
    <w:rsid w:val="00D7683F"/>
    <w:rsid w:val="00D7746B"/>
    <w:rsid w:val="00D85CA6"/>
    <w:rsid w:val="00D87223"/>
    <w:rsid w:val="00D917FB"/>
    <w:rsid w:val="00D967C3"/>
    <w:rsid w:val="00DA026A"/>
    <w:rsid w:val="00DA416B"/>
    <w:rsid w:val="00DA44C6"/>
    <w:rsid w:val="00DA55BA"/>
    <w:rsid w:val="00DA587F"/>
    <w:rsid w:val="00DB25DB"/>
    <w:rsid w:val="00DB275D"/>
    <w:rsid w:val="00DB2D3C"/>
    <w:rsid w:val="00DB4C8F"/>
    <w:rsid w:val="00DB7541"/>
    <w:rsid w:val="00DB797C"/>
    <w:rsid w:val="00DC1205"/>
    <w:rsid w:val="00DC3DE5"/>
    <w:rsid w:val="00DC7064"/>
    <w:rsid w:val="00DD201F"/>
    <w:rsid w:val="00DE6DCA"/>
    <w:rsid w:val="00DF0EE9"/>
    <w:rsid w:val="00DF1ACE"/>
    <w:rsid w:val="00DF1C43"/>
    <w:rsid w:val="00DF251B"/>
    <w:rsid w:val="00DF5B9A"/>
    <w:rsid w:val="00E02D4C"/>
    <w:rsid w:val="00E04C54"/>
    <w:rsid w:val="00E06E1B"/>
    <w:rsid w:val="00E07EF2"/>
    <w:rsid w:val="00E12569"/>
    <w:rsid w:val="00E150E3"/>
    <w:rsid w:val="00E1593B"/>
    <w:rsid w:val="00E15A25"/>
    <w:rsid w:val="00E16701"/>
    <w:rsid w:val="00E17BD6"/>
    <w:rsid w:val="00E17E4D"/>
    <w:rsid w:val="00E235D0"/>
    <w:rsid w:val="00E46D47"/>
    <w:rsid w:val="00E50132"/>
    <w:rsid w:val="00E5120E"/>
    <w:rsid w:val="00E51E01"/>
    <w:rsid w:val="00E52374"/>
    <w:rsid w:val="00E52A99"/>
    <w:rsid w:val="00E5675C"/>
    <w:rsid w:val="00E60986"/>
    <w:rsid w:val="00E6317F"/>
    <w:rsid w:val="00E63811"/>
    <w:rsid w:val="00E70446"/>
    <w:rsid w:val="00E75211"/>
    <w:rsid w:val="00E7752D"/>
    <w:rsid w:val="00E82536"/>
    <w:rsid w:val="00E83734"/>
    <w:rsid w:val="00E8639B"/>
    <w:rsid w:val="00E939B7"/>
    <w:rsid w:val="00E942AA"/>
    <w:rsid w:val="00EA0B4A"/>
    <w:rsid w:val="00EA19BD"/>
    <w:rsid w:val="00EA24D1"/>
    <w:rsid w:val="00EA3776"/>
    <w:rsid w:val="00EA5EB5"/>
    <w:rsid w:val="00EA6E0F"/>
    <w:rsid w:val="00EB474C"/>
    <w:rsid w:val="00EB5573"/>
    <w:rsid w:val="00EB768E"/>
    <w:rsid w:val="00EC0371"/>
    <w:rsid w:val="00EC1BCC"/>
    <w:rsid w:val="00ED031D"/>
    <w:rsid w:val="00ED0649"/>
    <w:rsid w:val="00ED59A1"/>
    <w:rsid w:val="00EE07BB"/>
    <w:rsid w:val="00EE35F7"/>
    <w:rsid w:val="00EE6BB4"/>
    <w:rsid w:val="00EE72F5"/>
    <w:rsid w:val="00EF0394"/>
    <w:rsid w:val="00EF1289"/>
    <w:rsid w:val="00EF3E4C"/>
    <w:rsid w:val="00EF5B54"/>
    <w:rsid w:val="00EF6253"/>
    <w:rsid w:val="00F007C6"/>
    <w:rsid w:val="00F010BE"/>
    <w:rsid w:val="00F0723E"/>
    <w:rsid w:val="00F11248"/>
    <w:rsid w:val="00F114ED"/>
    <w:rsid w:val="00F17559"/>
    <w:rsid w:val="00F21078"/>
    <w:rsid w:val="00F242DA"/>
    <w:rsid w:val="00F306FF"/>
    <w:rsid w:val="00F32C2D"/>
    <w:rsid w:val="00F43768"/>
    <w:rsid w:val="00F44CAA"/>
    <w:rsid w:val="00F4565B"/>
    <w:rsid w:val="00F46AC7"/>
    <w:rsid w:val="00F47ED0"/>
    <w:rsid w:val="00F5193A"/>
    <w:rsid w:val="00F5485C"/>
    <w:rsid w:val="00F56342"/>
    <w:rsid w:val="00F60182"/>
    <w:rsid w:val="00F60A21"/>
    <w:rsid w:val="00F6628B"/>
    <w:rsid w:val="00F66834"/>
    <w:rsid w:val="00F668DF"/>
    <w:rsid w:val="00F7241D"/>
    <w:rsid w:val="00F77109"/>
    <w:rsid w:val="00F77289"/>
    <w:rsid w:val="00F80B63"/>
    <w:rsid w:val="00F80CF1"/>
    <w:rsid w:val="00F82600"/>
    <w:rsid w:val="00F83AB5"/>
    <w:rsid w:val="00F84884"/>
    <w:rsid w:val="00F854A4"/>
    <w:rsid w:val="00F919B5"/>
    <w:rsid w:val="00F96D80"/>
    <w:rsid w:val="00F97B7D"/>
    <w:rsid w:val="00FB0C58"/>
    <w:rsid w:val="00FB316C"/>
    <w:rsid w:val="00FC0CC2"/>
    <w:rsid w:val="00FD0691"/>
    <w:rsid w:val="00FD0E52"/>
    <w:rsid w:val="00FE2132"/>
    <w:rsid w:val="00FE2F9D"/>
    <w:rsid w:val="00FE3B76"/>
    <w:rsid w:val="00FE5E1A"/>
    <w:rsid w:val="00FE6884"/>
    <w:rsid w:val="00FE76B3"/>
    <w:rsid w:val="00FF0318"/>
    <w:rsid w:val="00FF0D11"/>
    <w:rsid w:val="00FF3AD4"/>
    <w:rsid w:val="00FF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62F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92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E717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92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E71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88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40</Words>
  <Characters>231</Characters>
  <Application>Microsoft Office Outlook</Application>
  <DocSecurity>0</DocSecurity>
  <Lines>0</Lines>
  <Paragraphs>0</Paragraphs>
  <ScaleCrop>false</ScaleCrop>
  <Company>蚌埠学院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毕业生初次确定专业技术职务任职资格呈报表</dc:title>
  <dc:subject/>
  <dc:creator>xfq</dc:creator>
  <cp:keywords/>
  <dc:description/>
  <cp:lastModifiedBy>微软用户</cp:lastModifiedBy>
  <cp:revision>2</cp:revision>
  <dcterms:created xsi:type="dcterms:W3CDTF">2023-11-20T14:36:00Z</dcterms:created>
  <dcterms:modified xsi:type="dcterms:W3CDTF">2023-11-20T14:36:00Z</dcterms:modified>
</cp:coreProperties>
</file>