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71" w:rsidRPr="006C63E0" w:rsidRDefault="00DA4C71" w:rsidP="0062143E">
      <w:pPr>
        <w:jc w:val="center"/>
        <w:rPr>
          <w:rFonts w:eastAsia="黑体"/>
          <w:sz w:val="32"/>
        </w:rPr>
      </w:pPr>
    </w:p>
    <w:p w:rsidR="00DA4C71" w:rsidRPr="006C63E0" w:rsidRDefault="00DA4C71" w:rsidP="0062143E">
      <w:pPr>
        <w:spacing w:line="500" w:lineRule="exact"/>
        <w:rPr>
          <w:rFonts w:ascii="宋体"/>
          <w:b/>
          <w:sz w:val="36"/>
          <w:szCs w:val="36"/>
        </w:rPr>
      </w:pPr>
    </w:p>
    <w:p w:rsidR="00DA4C71" w:rsidRPr="006C63E0" w:rsidRDefault="00DA4C71" w:rsidP="0062143E">
      <w:pPr>
        <w:spacing w:line="500" w:lineRule="exact"/>
        <w:jc w:val="center"/>
        <w:rPr>
          <w:rFonts w:ascii="宋体"/>
          <w:b/>
          <w:sz w:val="36"/>
          <w:szCs w:val="36"/>
        </w:rPr>
      </w:pPr>
      <w:bookmarkStart w:id="0" w:name="OLE_LINK1"/>
      <w:bookmarkStart w:id="1" w:name="OLE_LINK2"/>
      <w:r>
        <w:rPr>
          <w:rFonts w:ascii="宋体" w:hAnsi="宋体" w:hint="eastAsia"/>
          <w:b/>
          <w:sz w:val="36"/>
          <w:szCs w:val="36"/>
        </w:rPr>
        <w:t>教学单位编号</w:t>
      </w:r>
    </w:p>
    <w:bookmarkEnd w:id="0"/>
    <w:bookmarkEnd w:id="1"/>
    <w:p w:rsidR="00DA4C71" w:rsidRDefault="00DA4C71" w:rsidP="0062143E">
      <w:pPr>
        <w:spacing w:line="520" w:lineRule="exact"/>
        <w:rPr>
          <w:rFonts w:ascii="仿宋" w:eastAsia="仿宋" w:hAnsi="仿宋" w:cs="宋体"/>
          <w:kern w:val="0"/>
          <w:sz w:val="28"/>
          <w:szCs w:val="28"/>
        </w:rPr>
      </w:pPr>
    </w:p>
    <w:tbl>
      <w:tblPr>
        <w:tblW w:w="8728" w:type="dxa"/>
        <w:jc w:val="center"/>
        <w:tblCellMar>
          <w:left w:w="0" w:type="dxa"/>
          <w:right w:w="0" w:type="dxa"/>
        </w:tblCellMar>
        <w:tblLook w:val="0000"/>
      </w:tblPr>
      <w:tblGrid>
        <w:gridCol w:w="868"/>
        <w:gridCol w:w="3943"/>
        <w:gridCol w:w="3917"/>
      </w:tblGrid>
      <w:tr w:rsidR="00DA4C71">
        <w:trPr>
          <w:trHeight w:val="78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b/>
                <w:sz w:val="24"/>
              </w:rPr>
            </w:pPr>
            <w:r w:rsidRPr="0062143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b/>
                <w:sz w:val="24"/>
              </w:rPr>
            </w:pPr>
            <w:r w:rsidRPr="0062143E"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b/>
                <w:sz w:val="24"/>
              </w:rPr>
            </w:pPr>
            <w:r w:rsidRPr="0062143E">
              <w:rPr>
                <w:rFonts w:hint="eastAsia"/>
                <w:b/>
                <w:sz w:val="24"/>
              </w:rPr>
              <w:t>编号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机械与车辆工程学院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001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电子与电气工程学院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002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003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计算机</w:t>
            </w:r>
            <w:r>
              <w:rPr>
                <w:rFonts w:hint="eastAsia"/>
                <w:sz w:val="24"/>
              </w:rPr>
              <w:t>与信息工程学院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004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材料与化学工程学院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005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土木与水利工程学院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006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数理</w:t>
            </w:r>
            <w:r w:rsidRPr="0062143E">
              <w:rPr>
                <w:rFonts w:hint="eastAsia"/>
                <w:sz w:val="24"/>
              </w:rPr>
              <w:t>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007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经济与管理学院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008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艺术设计学院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009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外国语学院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010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文学与教育学院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011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音乐与舞蹈学院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012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013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体育教学部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014</w:t>
            </w:r>
          </w:p>
        </w:tc>
      </w:tr>
      <w:tr w:rsidR="00DA4C71">
        <w:trPr>
          <w:trHeight w:val="64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sz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4"/>
              </w:rPr>
            </w:pPr>
            <w:r w:rsidRPr="0062143E">
              <w:rPr>
                <w:rFonts w:hint="eastAsia"/>
                <w:sz w:val="24"/>
              </w:rPr>
              <w:t>继续教育学院（电大）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A4C71" w:rsidRPr="0062143E" w:rsidRDefault="00DA4C71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62143E">
              <w:rPr>
                <w:sz w:val="28"/>
                <w:szCs w:val="28"/>
              </w:rPr>
              <w:t>015</w:t>
            </w:r>
          </w:p>
        </w:tc>
      </w:tr>
    </w:tbl>
    <w:p w:rsidR="00DA4C71" w:rsidRPr="006C63E0" w:rsidRDefault="00DA4C71" w:rsidP="0062143E">
      <w:pPr>
        <w:spacing w:line="520" w:lineRule="exact"/>
      </w:pPr>
    </w:p>
    <w:p w:rsidR="00DA4C71" w:rsidRDefault="00DA4C71"/>
    <w:sectPr w:rsidR="00DA4C71" w:rsidSect="0062143E">
      <w:headerReference w:type="default" r:id="rId6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C71" w:rsidRDefault="00DA4C71">
      <w:r>
        <w:separator/>
      </w:r>
    </w:p>
  </w:endnote>
  <w:endnote w:type="continuationSeparator" w:id="0">
    <w:p w:rsidR="00DA4C71" w:rsidRDefault="00DA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C71" w:rsidRDefault="00DA4C71">
      <w:r>
        <w:separator/>
      </w:r>
    </w:p>
  </w:footnote>
  <w:footnote w:type="continuationSeparator" w:id="0">
    <w:p w:rsidR="00DA4C71" w:rsidRDefault="00DA4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C71" w:rsidRDefault="00DA4C71" w:rsidP="0062143E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43E"/>
    <w:rsid w:val="00003208"/>
    <w:rsid w:val="00012863"/>
    <w:rsid w:val="00020CC8"/>
    <w:rsid w:val="000247FD"/>
    <w:rsid w:val="00062F8D"/>
    <w:rsid w:val="00076585"/>
    <w:rsid w:val="00084E63"/>
    <w:rsid w:val="00086961"/>
    <w:rsid w:val="000D7559"/>
    <w:rsid w:val="000E2567"/>
    <w:rsid w:val="000E42D3"/>
    <w:rsid w:val="000E4987"/>
    <w:rsid w:val="000F3B62"/>
    <w:rsid w:val="00154533"/>
    <w:rsid w:val="00160ABA"/>
    <w:rsid w:val="001938EA"/>
    <w:rsid w:val="001C36C8"/>
    <w:rsid w:val="001D0326"/>
    <w:rsid w:val="001E102B"/>
    <w:rsid w:val="001E6A3E"/>
    <w:rsid w:val="001F4E9C"/>
    <w:rsid w:val="00206F7D"/>
    <w:rsid w:val="00233DB5"/>
    <w:rsid w:val="00246054"/>
    <w:rsid w:val="00255F86"/>
    <w:rsid w:val="0028634E"/>
    <w:rsid w:val="002B1677"/>
    <w:rsid w:val="002C7A05"/>
    <w:rsid w:val="002D01F2"/>
    <w:rsid w:val="002E1200"/>
    <w:rsid w:val="002F7579"/>
    <w:rsid w:val="003016CC"/>
    <w:rsid w:val="00315E7B"/>
    <w:rsid w:val="00316DBC"/>
    <w:rsid w:val="00326E29"/>
    <w:rsid w:val="00332FDF"/>
    <w:rsid w:val="00333014"/>
    <w:rsid w:val="00341BD7"/>
    <w:rsid w:val="003640EC"/>
    <w:rsid w:val="00365069"/>
    <w:rsid w:val="0037642C"/>
    <w:rsid w:val="003B0B2D"/>
    <w:rsid w:val="003C13CD"/>
    <w:rsid w:val="003C6665"/>
    <w:rsid w:val="003E2B23"/>
    <w:rsid w:val="00401D9D"/>
    <w:rsid w:val="00406DFA"/>
    <w:rsid w:val="00410603"/>
    <w:rsid w:val="00425012"/>
    <w:rsid w:val="0043620A"/>
    <w:rsid w:val="00453C4E"/>
    <w:rsid w:val="00474BB1"/>
    <w:rsid w:val="004C7227"/>
    <w:rsid w:val="004D57FC"/>
    <w:rsid w:val="004E4C37"/>
    <w:rsid w:val="004F04B8"/>
    <w:rsid w:val="00510983"/>
    <w:rsid w:val="00536D5F"/>
    <w:rsid w:val="00582643"/>
    <w:rsid w:val="00584D75"/>
    <w:rsid w:val="00584F1B"/>
    <w:rsid w:val="0059567F"/>
    <w:rsid w:val="005C2CEB"/>
    <w:rsid w:val="005D118C"/>
    <w:rsid w:val="005D539E"/>
    <w:rsid w:val="005D66C5"/>
    <w:rsid w:val="005E209D"/>
    <w:rsid w:val="005F05BF"/>
    <w:rsid w:val="00606BA0"/>
    <w:rsid w:val="0062143E"/>
    <w:rsid w:val="00635E29"/>
    <w:rsid w:val="0065448B"/>
    <w:rsid w:val="006624E1"/>
    <w:rsid w:val="00671C81"/>
    <w:rsid w:val="0067220E"/>
    <w:rsid w:val="006858C7"/>
    <w:rsid w:val="00697EEA"/>
    <w:rsid w:val="006A2CB9"/>
    <w:rsid w:val="006C63E0"/>
    <w:rsid w:val="006E1B22"/>
    <w:rsid w:val="006E4B6F"/>
    <w:rsid w:val="00730D0D"/>
    <w:rsid w:val="00732A1C"/>
    <w:rsid w:val="00740C4E"/>
    <w:rsid w:val="00750814"/>
    <w:rsid w:val="00755955"/>
    <w:rsid w:val="00756633"/>
    <w:rsid w:val="00756E0B"/>
    <w:rsid w:val="007755C1"/>
    <w:rsid w:val="00795437"/>
    <w:rsid w:val="00796FE8"/>
    <w:rsid w:val="007A6F6C"/>
    <w:rsid w:val="007C30FC"/>
    <w:rsid w:val="007D3B74"/>
    <w:rsid w:val="007E7A2B"/>
    <w:rsid w:val="007F2A53"/>
    <w:rsid w:val="00801B56"/>
    <w:rsid w:val="008038EA"/>
    <w:rsid w:val="00821A78"/>
    <w:rsid w:val="00827450"/>
    <w:rsid w:val="00863045"/>
    <w:rsid w:val="00863403"/>
    <w:rsid w:val="00895119"/>
    <w:rsid w:val="008C0B4B"/>
    <w:rsid w:val="00921D94"/>
    <w:rsid w:val="00922095"/>
    <w:rsid w:val="00925E61"/>
    <w:rsid w:val="009265A9"/>
    <w:rsid w:val="009277D9"/>
    <w:rsid w:val="00952DE6"/>
    <w:rsid w:val="00964326"/>
    <w:rsid w:val="0097494D"/>
    <w:rsid w:val="00981A89"/>
    <w:rsid w:val="00982886"/>
    <w:rsid w:val="00985DB9"/>
    <w:rsid w:val="00993E4A"/>
    <w:rsid w:val="009A3C2E"/>
    <w:rsid w:val="009C0BC6"/>
    <w:rsid w:val="009C4966"/>
    <w:rsid w:val="009D4975"/>
    <w:rsid w:val="009E0FD3"/>
    <w:rsid w:val="009F5553"/>
    <w:rsid w:val="00A16743"/>
    <w:rsid w:val="00A22BB5"/>
    <w:rsid w:val="00A27E02"/>
    <w:rsid w:val="00A32655"/>
    <w:rsid w:val="00A32B1E"/>
    <w:rsid w:val="00A42FA0"/>
    <w:rsid w:val="00A56F25"/>
    <w:rsid w:val="00A658B2"/>
    <w:rsid w:val="00A7738E"/>
    <w:rsid w:val="00A839F3"/>
    <w:rsid w:val="00AC67B5"/>
    <w:rsid w:val="00AD7255"/>
    <w:rsid w:val="00AD7EFE"/>
    <w:rsid w:val="00AE09CD"/>
    <w:rsid w:val="00AE58E0"/>
    <w:rsid w:val="00B13CBD"/>
    <w:rsid w:val="00B15279"/>
    <w:rsid w:val="00B4201D"/>
    <w:rsid w:val="00B433C0"/>
    <w:rsid w:val="00B7083E"/>
    <w:rsid w:val="00B77F46"/>
    <w:rsid w:val="00BA766A"/>
    <w:rsid w:val="00BB773F"/>
    <w:rsid w:val="00BE7F3E"/>
    <w:rsid w:val="00C076CE"/>
    <w:rsid w:val="00C211FE"/>
    <w:rsid w:val="00C226DB"/>
    <w:rsid w:val="00C53446"/>
    <w:rsid w:val="00C6375A"/>
    <w:rsid w:val="00C73A53"/>
    <w:rsid w:val="00C92058"/>
    <w:rsid w:val="00C934F5"/>
    <w:rsid w:val="00CA79EF"/>
    <w:rsid w:val="00CB7FEF"/>
    <w:rsid w:val="00CC3C85"/>
    <w:rsid w:val="00CF1783"/>
    <w:rsid w:val="00D173CC"/>
    <w:rsid w:val="00D62490"/>
    <w:rsid w:val="00D671B7"/>
    <w:rsid w:val="00DA026A"/>
    <w:rsid w:val="00DA4C71"/>
    <w:rsid w:val="00DA587F"/>
    <w:rsid w:val="00DB25DB"/>
    <w:rsid w:val="00DB4C8F"/>
    <w:rsid w:val="00DB7541"/>
    <w:rsid w:val="00DB797C"/>
    <w:rsid w:val="00DC3DE5"/>
    <w:rsid w:val="00DF0EE9"/>
    <w:rsid w:val="00DF251B"/>
    <w:rsid w:val="00DF5B9A"/>
    <w:rsid w:val="00E150E3"/>
    <w:rsid w:val="00E15A25"/>
    <w:rsid w:val="00E16701"/>
    <w:rsid w:val="00E51E01"/>
    <w:rsid w:val="00E52374"/>
    <w:rsid w:val="00E5675C"/>
    <w:rsid w:val="00E60986"/>
    <w:rsid w:val="00E70446"/>
    <w:rsid w:val="00EA19BD"/>
    <w:rsid w:val="00EA24D1"/>
    <w:rsid w:val="00EA6E0F"/>
    <w:rsid w:val="00ED0649"/>
    <w:rsid w:val="00EE07BB"/>
    <w:rsid w:val="00EE35F7"/>
    <w:rsid w:val="00EE6BB4"/>
    <w:rsid w:val="00EF1289"/>
    <w:rsid w:val="00F007C6"/>
    <w:rsid w:val="00F46AC7"/>
    <w:rsid w:val="00F5193A"/>
    <w:rsid w:val="00F668DF"/>
    <w:rsid w:val="00F80CF1"/>
    <w:rsid w:val="00F82600"/>
    <w:rsid w:val="00FB0C58"/>
    <w:rsid w:val="00FB316C"/>
    <w:rsid w:val="00FD0E52"/>
    <w:rsid w:val="00FF0318"/>
    <w:rsid w:val="00FF3AD4"/>
    <w:rsid w:val="00FF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1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F17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0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38</Words>
  <Characters>223</Characters>
  <Application>Microsoft Office Outlook</Application>
  <DocSecurity>0</DocSecurity>
  <Lines>0</Lines>
  <Paragraphs>0</Paragraphs>
  <ScaleCrop>false</ScaleCrop>
  <Company>蚌埠学院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教学单位编号</dc:title>
  <dc:subject/>
  <dc:creator>xfq</dc:creator>
  <cp:keywords/>
  <dc:description/>
  <cp:lastModifiedBy>Windows 用户</cp:lastModifiedBy>
  <cp:revision>2</cp:revision>
  <dcterms:created xsi:type="dcterms:W3CDTF">2022-11-09T02:21:00Z</dcterms:created>
  <dcterms:modified xsi:type="dcterms:W3CDTF">2022-11-09T02:21:00Z</dcterms:modified>
</cp:coreProperties>
</file>