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0C" w:rsidRPr="00BE5E12" w:rsidRDefault="00F1200C" w:rsidP="00F777FA">
      <w:pPr>
        <w:jc w:val="center"/>
        <w:rPr>
          <w:rFonts w:ascii="宋体"/>
          <w:b/>
          <w:sz w:val="44"/>
          <w:szCs w:val="44"/>
        </w:rPr>
      </w:pPr>
      <w:r w:rsidRPr="00BE5E12">
        <w:rPr>
          <w:rFonts w:ascii="宋体" w:hAnsi="宋体" w:hint="eastAsia"/>
          <w:b/>
          <w:sz w:val="44"/>
          <w:szCs w:val="44"/>
        </w:rPr>
        <w:t>产学研（成果转化）横向项目到账经费证明</w:t>
      </w:r>
    </w:p>
    <w:p w:rsidR="00F1200C" w:rsidRDefault="00F1200C" w:rsidP="00F777FA">
      <w:pPr>
        <w:jc w:val="left"/>
      </w:pPr>
    </w:p>
    <w:p w:rsidR="00F1200C" w:rsidRDefault="00F1200C" w:rsidP="00F777F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所在学院：</w:t>
      </w:r>
      <w:r w:rsidRPr="0023205D">
        <w:rPr>
          <w:color w:val="FF0000"/>
          <w:sz w:val="28"/>
          <w:szCs w:val="28"/>
        </w:rPr>
        <w:t>XXX</w:t>
      </w:r>
      <w:r w:rsidRPr="0023205D">
        <w:rPr>
          <w:rFonts w:hint="eastAsia"/>
          <w:color w:val="FF0000"/>
          <w:sz w:val="28"/>
          <w:szCs w:val="28"/>
        </w:rPr>
        <w:t>学院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姓名：</w:t>
      </w:r>
      <w:r>
        <w:rPr>
          <w:sz w:val="28"/>
          <w:szCs w:val="28"/>
        </w:rPr>
        <w:t xml:space="preserve"> </w:t>
      </w:r>
      <w:r w:rsidRPr="0023205D">
        <w:rPr>
          <w:color w:val="FF0000"/>
          <w:sz w:val="28"/>
          <w:szCs w:val="28"/>
        </w:rPr>
        <w:t xml:space="preserve">XXX  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学科门类：</w:t>
      </w:r>
      <w:r w:rsidRPr="0023205D">
        <w:rPr>
          <w:rFonts w:hint="eastAsia"/>
          <w:color w:val="FF0000"/>
          <w:sz w:val="28"/>
          <w:szCs w:val="28"/>
        </w:rPr>
        <w:t>工学</w:t>
      </w:r>
    </w:p>
    <w:tbl>
      <w:tblPr>
        <w:tblStyle w:val="TableGrid"/>
        <w:tblW w:w="14276" w:type="dxa"/>
        <w:jc w:val="center"/>
        <w:tblInd w:w="0" w:type="dxa"/>
        <w:tblLook w:val="0000"/>
      </w:tblPr>
      <w:tblGrid>
        <w:gridCol w:w="4978"/>
        <w:gridCol w:w="4245"/>
        <w:gridCol w:w="1429"/>
        <w:gridCol w:w="1390"/>
        <w:gridCol w:w="1215"/>
        <w:gridCol w:w="1019"/>
      </w:tblGrid>
      <w:tr w:rsidR="00F1200C" w:rsidTr="00F777FA">
        <w:trPr>
          <w:trHeight w:val="804"/>
          <w:jc w:val="center"/>
        </w:trPr>
        <w:tc>
          <w:tcPr>
            <w:tcW w:w="4978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 w:hint="eastAsia"/>
                <w:kern w:val="2"/>
                <w:sz w:val="24"/>
              </w:rPr>
              <w:t>项目名称</w:t>
            </w:r>
          </w:p>
        </w:tc>
        <w:tc>
          <w:tcPr>
            <w:tcW w:w="4245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 w:hint="eastAsia"/>
                <w:kern w:val="2"/>
                <w:sz w:val="24"/>
              </w:rPr>
              <w:t>合作单位</w:t>
            </w:r>
          </w:p>
        </w:tc>
        <w:tc>
          <w:tcPr>
            <w:tcW w:w="1429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 w:hint="eastAsia"/>
                <w:kern w:val="2"/>
                <w:sz w:val="24"/>
              </w:rPr>
              <w:t>签约时间</w:t>
            </w:r>
          </w:p>
        </w:tc>
        <w:tc>
          <w:tcPr>
            <w:tcW w:w="1390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 w:hint="eastAsia"/>
                <w:kern w:val="2"/>
                <w:sz w:val="24"/>
              </w:rPr>
              <w:t>合同金额</w:t>
            </w:r>
          </w:p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 w:hint="eastAsia"/>
                <w:kern w:val="2"/>
                <w:sz w:val="24"/>
              </w:rPr>
              <w:t>（万元）</w:t>
            </w:r>
          </w:p>
        </w:tc>
        <w:tc>
          <w:tcPr>
            <w:tcW w:w="1215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 w:hint="eastAsia"/>
                <w:kern w:val="2"/>
                <w:sz w:val="24"/>
              </w:rPr>
              <w:t>实际到账金额</w:t>
            </w:r>
          </w:p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 w:hint="eastAsia"/>
                <w:kern w:val="2"/>
                <w:sz w:val="24"/>
              </w:rPr>
              <w:t>（万元）</w:t>
            </w:r>
          </w:p>
        </w:tc>
        <w:tc>
          <w:tcPr>
            <w:tcW w:w="1019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 w:hint="eastAsia"/>
                <w:kern w:val="2"/>
                <w:sz w:val="24"/>
              </w:rPr>
              <w:t>备注</w:t>
            </w:r>
          </w:p>
        </w:tc>
      </w:tr>
      <w:tr w:rsidR="00F1200C" w:rsidTr="00F777FA">
        <w:trPr>
          <w:trHeight w:val="804"/>
          <w:jc w:val="center"/>
        </w:trPr>
        <w:tc>
          <w:tcPr>
            <w:tcW w:w="4978" w:type="dxa"/>
            <w:vAlign w:val="center"/>
          </w:tcPr>
          <w:p w:rsidR="00F1200C" w:rsidRPr="0023205D" w:rsidRDefault="00F1200C" w:rsidP="00F777FA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XXXX</w:t>
            </w:r>
          </w:p>
        </w:tc>
        <w:tc>
          <w:tcPr>
            <w:tcW w:w="4245" w:type="dxa"/>
            <w:vAlign w:val="center"/>
          </w:tcPr>
          <w:p w:rsidR="00F1200C" w:rsidRPr="0023205D" w:rsidRDefault="00F1200C" w:rsidP="00F777FA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XXXX</w:t>
            </w:r>
          </w:p>
        </w:tc>
        <w:tc>
          <w:tcPr>
            <w:tcW w:w="1429" w:type="dxa"/>
            <w:vAlign w:val="center"/>
          </w:tcPr>
          <w:p w:rsidR="00F1200C" w:rsidRPr="0023205D" w:rsidRDefault="00F1200C" w:rsidP="00F777FA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2019.03.20</w:t>
            </w:r>
          </w:p>
        </w:tc>
        <w:tc>
          <w:tcPr>
            <w:tcW w:w="1390" w:type="dxa"/>
            <w:vAlign w:val="center"/>
          </w:tcPr>
          <w:p w:rsidR="00F1200C" w:rsidRPr="0023205D" w:rsidRDefault="00F1200C" w:rsidP="00F777FA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XX</w:t>
            </w:r>
          </w:p>
        </w:tc>
        <w:tc>
          <w:tcPr>
            <w:tcW w:w="1215" w:type="dxa"/>
            <w:vAlign w:val="center"/>
          </w:tcPr>
          <w:p w:rsidR="00F1200C" w:rsidRPr="0023205D" w:rsidRDefault="00F1200C" w:rsidP="00F777FA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XX</w:t>
            </w:r>
          </w:p>
        </w:tc>
        <w:tc>
          <w:tcPr>
            <w:tcW w:w="1019" w:type="dxa"/>
            <w:vAlign w:val="center"/>
          </w:tcPr>
          <w:p w:rsidR="00F1200C" w:rsidRPr="0023205D" w:rsidRDefault="00F1200C" w:rsidP="00F777FA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</w:p>
        </w:tc>
      </w:tr>
      <w:tr w:rsidR="00F1200C" w:rsidTr="00F777FA">
        <w:trPr>
          <w:trHeight w:val="804"/>
          <w:jc w:val="center"/>
        </w:trPr>
        <w:tc>
          <w:tcPr>
            <w:tcW w:w="4978" w:type="dxa"/>
            <w:vAlign w:val="center"/>
          </w:tcPr>
          <w:p w:rsidR="00F1200C" w:rsidRPr="0023205D" w:rsidRDefault="00F1200C" w:rsidP="00056B3D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XXXX</w:t>
            </w:r>
          </w:p>
        </w:tc>
        <w:tc>
          <w:tcPr>
            <w:tcW w:w="4245" w:type="dxa"/>
            <w:vAlign w:val="center"/>
          </w:tcPr>
          <w:p w:rsidR="00F1200C" w:rsidRPr="0023205D" w:rsidRDefault="00F1200C" w:rsidP="00056B3D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XXXX</w:t>
            </w:r>
          </w:p>
        </w:tc>
        <w:tc>
          <w:tcPr>
            <w:tcW w:w="1429" w:type="dxa"/>
            <w:vAlign w:val="center"/>
          </w:tcPr>
          <w:p w:rsidR="00F1200C" w:rsidRPr="0023205D" w:rsidRDefault="00F1200C" w:rsidP="00056B3D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20</w:t>
            </w:r>
            <w:r>
              <w:rPr>
                <w:rFonts w:ascii="Times New Roman" w:hAnsi="Times New Roman"/>
                <w:color w:val="FF0000"/>
                <w:kern w:val="2"/>
                <w:sz w:val="24"/>
              </w:rPr>
              <w:t>20</w:t>
            </w: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.</w:t>
            </w:r>
            <w:r>
              <w:rPr>
                <w:rFonts w:ascii="Times New Roman" w:hAnsi="Times New Roman"/>
                <w:color w:val="FF0000"/>
                <w:kern w:val="2"/>
                <w:sz w:val="24"/>
              </w:rPr>
              <w:t>04</w:t>
            </w: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.</w:t>
            </w:r>
            <w:r>
              <w:rPr>
                <w:rFonts w:ascii="Times New Roman" w:hAnsi="Times New Roman"/>
                <w:color w:val="FF0000"/>
                <w:kern w:val="2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F1200C" w:rsidRPr="0023205D" w:rsidRDefault="00F1200C" w:rsidP="00056B3D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XX</w:t>
            </w:r>
          </w:p>
        </w:tc>
        <w:tc>
          <w:tcPr>
            <w:tcW w:w="1215" w:type="dxa"/>
            <w:vAlign w:val="center"/>
          </w:tcPr>
          <w:p w:rsidR="00F1200C" w:rsidRPr="0023205D" w:rsidRDefault="00F1200C" w:rsidP="00056B3D">
            <w:pPr>
              <w:jc w:val="center"/>
              <w:rPr>
                <w:rFonts w:ascii="Times New Roman" w:hAnsi="Times New Roman"/>
                <w:color w:val="FF0000"/>
                <w:kern w:val="2"/>
                <w:sz w:val="24"/>
              </w:rPr>
            </w:pPr>
            <w:r w:rsidRPr="0023205D">
              <w:rPr>
                <w:rFonts w:ascii="Times New Roman" w:hAnsi="Times New Roman"/>
                <w:color w:val="FF0000"/>
                <w:kern w:val="2"/>
                <w:sz w:val="24"/>
              </w:rPr>
              <w:t>XX</w:t>
            </w:r>
          </w:p>
        </w:tc>
        <w:tc>
          <w:tcPr>
            <w:tcW w:w="1019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</w:tr>
      <w:tr w:rsidR="00F1200C" w:rsidTr="00F777FA">
        <w:trPr>
          <w:trHeight w:val="830"/>
          <w:jc w:val="center"/>
        </w:trPr>
        <w:tc>
          <w:tcPr>
            <w:tcW w:w="4978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4245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1429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1390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1215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</w:tr>
      <w:tr w:rsidR="00F1200C" w:rsidTr="00F777FA">
        <w:trPr>
          <w:trHeight w:val="804"/>
          <w:jc w:val="center"/>
        </w:trPr>
        <w:tc>
          <w:tcPr>
            <w:tcW w:w="4978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4245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1429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1390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1215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F1200C" w:rsidRDefault="00F1200C" w:rsidP="00F777FA">
            <w:pPr>
              <w:jc w:val="center"/>
              <w:rPr>
                <w:rFonts w:ascii="Times New Roman" w:hAnsi="Times New Roman"/>
                <w:kern w:val="2"/>
                <w:sz w:val="24"/>
              </w:rPr>
            </w:pPr>
          </w:p>
        </w:tc>
      </w:tr>
    </w:tbl>
    <w:p w:rsidR="00F1200C" w:rsidRDefault="00F1200C" w:rsidP="00F777FA"/>
    <w:p w:rsidR="00F1200C" w:rsidRDefault="00F1200C" w:rsidP="00F777FA"/>
    <w:p w:rsidR="00F1200C" w:rsidRDefault="00F1200C" w:rsidP="00F777FA">
      <w:pPr>
        <w:ind w:firstLineChars="3600" w:firstLine="31680"/>
        <w:rPr>
          <w:sz w:val="28"/>
          <w:szCs w:val="28"/>
        </w:rPr>
      </w:pPr>
    </w:p>
    <w:p w:rsidR="00F1200C" w:rsidRDefault="00F1200C" w:rsidP="00F777FA">
      <w:pPr>
        <w:ind w:firstLineChars="23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审核人签名：</w:t>
      </w:r>
      <w:r>
        <w:rPr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科研处（盖章）</w:t>
      </w:r>
    </w:p>
    <w:p w:rsidR="00F1200C" w:rsidRPr="00F777FA" w:rsidRDefault="00F1200C" w:rsidP="00F777FA">
      <w:pPr>
        <w:ind w:firstLineChars="40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F1200C" w:rsidRPr="00F777FA" w:rsidSect="00F777F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7FA"/>
    <w:rsid w:val="00000230"/>
    <w:rsid w:val="00014B27"/>
    <w:rsid w:val="00016BEB"/>
    <w:rsid w:val="000221D9"/>
    <w:rsid w:val="00035531"/>
    <w:rsid w:val="00043C6C"/>
    <w:rsid w:val="00056B3D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205D"/>
    <w:rsid w:val="00233119"/>
    <w:rsid w:val="002343CD"/>
    <w:rsid w:val="0024336C"/>
    <w:rsid w:val="0026185C"/>
    <w:rsid w:val="00263410"/>
    <w:rsid w:val="002638A6"/>
    <w:rsid w:val="00265EE8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106"/>
    <w:rsid w:val="005A5B35"/>
    <w:rsid w:val="005B7953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865"/>
    <w:rsid w:val="00823CD6"/>
    <w:rsid w:val="00871A39"/>
    <w:rsid w:val="008956E1"/>
    <w:rsid w:val="00897AF4"/>
    <w:rsid w:val="00897BF6"/>
    <w:rsid w:val="008A0EE4"/>
    <w:rsid w:val="008A4E49"/>
    <w:rsid w:val="008A51F1"/>
    <w:rsid w:val="008A6FFD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661DD"/>
    <w:rsid w:val="00975613"/>
    <w:rsid w:val="00980786"/>
    <w:rsid w:val="00991969"/>
    <w:rsid w:val="00991CE8"/>
    <w:rsid w:val="009A356E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BE5E12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200C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7FA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777FA"/>
    <w:rPr>
      <w:rFonts w:ascii="Calibri" w:hAnsi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35</Words>
  <Characters>201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产学研（成果转化）横向项目到账经费证明</dc:title>
  <dc:subject/>
  <dc:creator>微软用户</dc:creator>
  <cp:keywords/>
  <dc:description/>
  <cp:lastModifiedBy>Windows 用户</cp:lastModifiedBy>
  <cp:revision>2</cp:revision>
  <dcterms:created xsi:type="dcterms:W3CDTF">2022-11-09T02:23:00Z</dcterms:created>
  <dcterms:modified xsi:type="dcterms:W3CDTF">2022-11-09T02:23:00Z</dcterms:modified>
</cp:coreProperties>
</file>