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358" w:rsidRDefault="00FC3358" w:rsidP="00535E96">
      <w:pPr>
        <w:jc w:val="center"/>
      </w:pPr>
    </w:p>
    <w:p w:rsidR="00FC3358" w:rsidRDefault="00FC3358" w:rsidP="00535E96">
      <w:pPr>
        <w:jc w:val="center"/>
      </w:pPr>
    </w:p>
    <w:p w:rsidR="00FC3358" w:rsidRDefault="00FC3358" w:rsidP="00535E96">
      <w:pPr>
        <w:jc w:val="center"/>
      </w:pPr>
    </w:p>
    <w:p w:rsidR="00FC3358" w:rsidRDefault="00FC3358" w:rsidP="00535E96">
      <w:pPr>
        <w:jc w:val="center"/>
      </w:pPr>
    </w:p>
    <w:p w:rsidR="00FC3358" w:rsidRDefault="00FC3358" w:rsidP="00535E96">
      <w:pPr>
        <w:jc w:val="center"/>
      </w:pPr>
    </w:p>
    <w:p w:rsidR="00FC3358" w:rsidRPr="003670FC" w:rsidRDefault="00FC3358" w:rsidP="00535E96">
      <w:pPr>
        <w:jc w:val="center"/>
        <w:rPr>
          <w:b/>
          <w:sz w:val="44"/>
          <w:szCs w:val="44"/>
        </w:rPr>
      </w:pPr>
      <w:r w:rsidRPr="003670FC">
        <w:rPr>
          <w:rFonts w:hint="eastAsia"/>
          <w:b/>
          <w:sz w:val="44"/>
          <w:szCs w:val="44"/>
        </w:rPr>
        <w:t>公共课类教师证明</w:t>
      </w:r>
    </w:p>
    <w:p w:rsidR="00FC3358" w:rsidRPr="008D0708" w:rsidRDefault="00FC3358" w:rsidP="00535E96">
      <w:pPr>
        <w:jc w:val="center"/>
        <w:rPr>
          <w:rFonts w:ascii="楷体_GB2312" w:eastAsia="楷体_GB2312"/>
          <w:sz w:val="30"/>
          <w:szCs w:val="30"/>
        </w:rPr>
      </w:pPr>
      <w:r w:rsidRPr="008D0708">
        <w:rPr>
          <w:rFonts w:ascii="楷体_GB2312" w:eastAsia="楷体_GB2312" w:hint="eastAsia"/>
          <w:sz w:val="30"/>
          <w:szCs w:val="30"/>
        </w:rPr>
        <w:t>（</w:t>
      </w:r>
      <w:r>
        <w:rPr>
          <w:rFonts w:ascii="楷体_GB2312" w:eastAsia="楷体_GB2312" w:hint="eastAsia"/>
          <w:sz w:val="30"/>
          <w:szCs w:val="30"/>
        </w:rPr>
        <w:t>部门</w:t>
      </w:r>
      <w:r w:rsidRPr="008D0708">
        <w:rPr>
          <w:rFonts w:ascii="楷体_GB2312" w:eastAsia="楷体_GB2312" w:hint="eastAsia"/>
          <w:sz w:val="30"/>
          <w:szCs w:val="30"/>
        </w:rPr>
        <w:t>主动公示）</w:t>
      </w:r>
    </w:p>
    <w:p w:rsidR="00FC3358" w:rsidRPr="003670FC" w:rsidRDefault="00FC3358" w:rsidP="00535E96">
      <w:pPr>
        <w:rPr>
          <w:rFonts w:ascii="仿宋_GB2312" w:eastAsia="仿宋_GB2312"/>
          <w:sz w:val="30"/>
          <w:szCs w:val="30"/>
        </w:rPr>
      </w:pPr>
    </w:p>
    <w:p w:rsidR="00FC3358" w:rsidRPr="00093180" w:rsidRDefault="00FC3358" w:rsidP="00535E96">
      <w:pPr>
        <w:spacing w:line="600" w:lineRule="exact"/>
        <w:ind w:firstLine="600"/>
        <w:rPr>
          <w:rFonts w:ascii="仿宋_GB2312" w:eastAsia="仿宋_GB2312"/>
          <w:sz w:val="32"/>
          <w:szCs w:val="32"/>
        </w:rPr>
      </w:pPr>
      <w:r w:rsidRPr="00093180">
        <w:rPr>
          <w:rFonts w:ascii="仿宋_GB2312" w:eastAsia="仿宋_GB2312" w:hint="eastAsia"/>
          <w:sz w:val="32"/>
          <w:szCs w:val="32"/>
          <w:u w:val="single"/>
        </w:rPr>
        <w:t>×××</w:t>
      </w:r>
      <w:r w:rsidRPr="00093180">
        <w:rPr>
          <w:rFonts w:ascii="仿宋_GB2312" w:eastAsia="仿宋_GB2312" w:hint="eastAsia"/>
          <w:sz w:val="32"/>
          <w:szCs w:val="32"/>
        </w:rPr>
        <w:t>同志为我院</w:t>
      </w:r>
      <w:r w:rsidRPr="008C0D07">
        <w:rPr>
          <w:rFonts w:ascii="仿宋_GB2312" w:eastAsia="仿宋_GB2312" w:hint="eastAsia"/>
          <w:sz w:val="32"/>
          <w:szCs w:val="32"/>
        </w:rPr>
        <w:t>专职</w:t>
      </w:r>
      <w:r w:rsidRPr="008C0D07">
        <w:rPr>
          <w:rFonts w:ascii="仿宋_GB2312" w:eastAsia="仿宋_GB2312" w:hint="eastAsia"/>
          <w:color w:val="FF0000"/>
          <w:sz w:val="32"/>
          <w:szCs w:val="32"/>
        </w:rPr>
        <w:t>（或兼职）</w:t>
      </w:r>
      <w:r w:rsidRPr="008C0D07">
        <w:rPr>
          <w:rFonts w:ascii="仿宋_GB2312" w:eastAsia="仿宋_GB2312" w:hint="eastAsia"/>
          <w:sz w:val="32"/>
          <w:szCs w:val="32"/>
        </w:rPr>
        <w:t>任课教师</w:t>
      </w:r>
      <w:r w:rsidRPr="00093180">
        <w:rPr>
          <w:rFonts w:ascii="仿宋_GB2312" w:eastAsia="仿宋_GB2312" w:hint="eastAsia"/>
          <w:sz w:val="32"/>
          <w:szCs w:val="32"/>
        </w:rPr>
        <w:t>，该同志任教以来，一直从事</w:t>
      </w:r>
      <w:r w:rsidRPr="00093180">
        <w:rPr>
          <w:rFonts w:ascii="仿宋_GB2312" w:eastAsia="仿宋_GB2312" w:hint="eastAsia"/>
          <w:sz w:val="32"/>
          <w:szCs w:val="32"/>
          <w:u w:val="single"/>
        </w:rPr>
        <w:t>×××</w:t>
      </w:r>
      <w:r w:rsidRPr="00093180">
        <w:rPr>
          <w:rFonts w:ascii="仿宋_GB2312" w:eastAsia="仿宋_GB2312" w:hint="eastAsia"/>
          <w:sz w:val="32"/>
          <w:szCs w:val="32"/>
        </w:rPr>
        <w:t>公共课的教学，按照安徽省普通本科高等学校教师专业技术资格条件的有关规定，属于公共课类教师。</w:t>
      </w:r>
    </w:p>
    <w:p w:rsidR="00FC3358" w:rsidRPr="00093180" w:rsidRDefault="00FC3358" w:rsidP="00535E96">
      <w:pPr>
        <w:spacing w:line="600" w:lineRule="exact"/>
        <w:ind w:firstLine="600"/>
        <w:rPr>
          <w:rFonts w:ascii="仿宋_GB2312" w:eastAsia="仿宋_GB2312"/>
          <w:sz w:val="32"/>
          <w:szCs w:val="32"/>
        </w:rPr>
      </w:pPr>
      <w:r w:rsidRPr="00093180">
        <w:rPr>
          <w:rFonts w:ascii="仿宋_GB2312" w:eastAsia="仿宋_GB2312" w:hint="eastAsia"/>
          <w:sz w:val="32"/>
          <w:szCs w:val="32"/>
        </w:rPr>
        <w:t>特此证明。</w:t>
      </w:r>
    </w:p>
    <w:p w:rsidR="00FC3358" w:rsidRDefault="00FC3358" w:rsidP="00535E96">
      <w:pPr>
        <w:jc w:val="center"/>
        <w:rPr>
          <w:rFonts w:ascii="宋体"/>
        </w:rPr>
      </w:pPr>
    </w:p>
    <w:p w:rsidR="00FC3358" w:rsidRDefault="00FC3358" w:rsidP="008C0D07">
      <w:pPr>
        <w:ind w:firstLineChars="200" w:firstLine="31680"/>
        <w:rPr>
          <w:rFonts w:ascii="仿宋_GB2312" w:eastAsia="仿宋_GB2312"/>
          <w:sz w:val="32"/>
          <w:szCs w:val="32"/>
        </w:rPr>
      </w:pPr>
    </w:p>
    <w:p w:rsidR="00FC3358" w:rsidRDefault="00FC3358" w:rsidP="008C0D07">
      <w:pPr>
        <w:ind w:firstLineChars="200" w:firstLine="31680"/>
        <w:rPr>
          <w:rFonts w:ascii="仿宋_GB2312" w:eastAsia="仿宋_GB2312"/>
          <w:sz w:val="32"/>
          <w:szCs w:val="32"/>
        </w:rPr>
      </w:pPr>
    </w:p>
    <w:p w:rsidR="00FC3358" w:rsidRPr="003670FC" w:rsidRDefault="00FC3358" w:rsidP="008C0D07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3670FC">
        <w:rPr>
          <w:rFonts w:ascii="仿宋_GB2312" w:eastAsia="仿宋_GB2312" w:hint="eastAsia"/>
          <w:sz w:val="32"/>
          <w:szCs w:val="32"/>
        </w:rPr>
        <w:t>部门负责人（签字）：</w:t>
      </w:r>
      <w:r w:rsidRPr="003670FC">
        <w:rPr>
          <w:rFonts w:ascii="仿宋_GB2312" w:eastAsia="仿宋_GB2312"/>
          <w:sz w:val="32"/>
          <w:szCs w:val="32"/>
        </w:rPr>
        <w:t xml:space="preserve"> </w:t>
      </w:r>
    </w:p>
    <w:p w:rsidR="00FC3358" w:rsidRPr="003670FC" w:rsidRDefault="00FC3358" w:rsidP="008C0D07">
      <w:pPr>
        <w:ind w:firstLineChars="246" w:firstLine="31680"/>
        <w:rPr>
          <w:rFonts w:ascii="仿宋_GB2312" w:eastAsia="仿宋_GB2312"/>
          <w:bCs/>
          <w:sz w:val="32"/>
          <w:szCs w:val="32"/>
        </w:rPr>
      </w:pPr>
      <w:r w:rsidRPr="003670FC">
        <w:rPr>
          <w:rFonts w:ascii="仿宋_GB2312" w:eastAsia="仿宋_GB2312"/>
          <w:bCs/>
          <w:sz w:val="32"/>
          <w:szCs w:val="32"/>
        </w:rPr>
        <w:t xml:space="preserve">                 </w:t>
      </w:r>
    </w:p>
    <w:p w:rsidR="00FC3358" w:rsidRPr="003670FC" w:rsidRDefault="00FC3358" w:rsidP="008C0D07">
      <w:pPr>
        <w:ind w:firstLineChars="246" w:firstLine="31680"/>
        <w:rPr>
          <w:rFonts w:ascii="仿宋_GB2312" w:eastAsia="仿宋_GB2312"/>
          <w:bCs/>
          <w:sz w:val="32"/>
          <w:szCs w:val="32"/>
        </w:rPr>
      </w:pPr>
    </w:p>
    <w:p w:rsidR="00FC3358" w:rsidRPr="003670FC" w:rsidRDefault="00FC3358" w:rsidP="008C0D07">
      <w:pPr>
        <w:ind w:firstLineChars="246" w:firstLine="31680"/>
        <w:rPr>
          <w:rFonts w:ascii="仿宋_GB2312" w:eastAsia="仿宋_GB2312"/>
          <w:bCs/>
          <w:sz w:val="32"/>
          <w:szCs w:val="32"/>
        </w:rPr>
      </w:pPr>
      <w:r w:rsidRPr="003670FC">
        <w:rPr>
          <w:rFonts w:ascii="仿宋_GB2312" w:eastAsia="仿宋_GB2312"/>
          <w:bCs/>
          <w:sz w:val="32"/>
          <w:szCs w:val="32"/>
        </w:rPr>
        <w:t xml:space="preserve">                             </w:t>
      </w:r>
      <w:r>
        <w:rPr>
          <w:rFonts w:ascii="仿宋_GB2312" w:eastAsia="仿宋_GB2312"/>
          <w:bCs/>
          <w:sz w:val="32"/>
          <w:szCs w:val="32"/>
        </w:rPr>
        <w:t xml:space="preserve">   </w:t>
      </w:r>
      <w:r w:rsidRPr="003670FC">
        <w:rPr>
          <w:rFonts w:ascii="仿宋_GB2312" w:eastAsia="仿宋_GB2312"/>
          <w:bCs/>
          <w:sz w:val="32"/>
          <w:szCs w:val="32"/>
        </w:rPr>
        <w:t xml:space="preserve"> </w:t>
      </w:r>
      <w:r w:rsidRPr="003670FC">
        <w:rPr>
          <w:rFonts w:ascii="仿宋_GB2312" w:eastAsia="仿宋_GB2312" w:hint="eastAsia"/>
          <w:bCs/>
          <w:sz w:val="32"/>
          <w:szCs w:val="32"/>
        </w:rPr>
        <w:t>部门公章</w:t>
      </w:r>
    </w:p>
    <w:p w:rsidR="00FC3358" w:rsidRDefault="00FC3358" w:rsidP="001B7D8C">
      <w:pPr>
        <w:ind w:firstLineChars="246" w:firstLine="31680"/>
      </w:pPr>
      <w:r w:rsidRPr="003670FC">
        <w:rPr>
          <w:rFonts w:ascii="仿宋_GB2312" w:eastAsia="仿宋_GB2312"/>
          <w:bCs/>
          <w:sz w:val="32"/>
          <w:szCs w:val="32"/>
        </w:rPr>
        <w:t xml:space="preserve">                             </w:t>
      </w:r>
      <w:r>
        <w:rPr>
          <w:rFonts w:ascii="仿宋_GB2312" w:eastAsia="仿宋_GB2312"/>
          <w:bCs/>
          <w:sz w:val="32"/>
          <w:szCs w:val="32"/>
        </w:rPr>
        <w:t xml:space="preserve">  </w:t>
      </w:r>
      <w:r w:rsidRPr="003670FC">
        <w:rPr>
          <w:rFonts w:ascii="仿宋_GB2312" w:eastAsia="仿宋_GB2312" w:hint="eastAsia"/>
          <w:bCs/>
          <w:sz w:val="32"/>
          <w:szCs w:val="32"/>
        </w:rPr>
        <w:t>年</w:t>
      </w:r>
      <w:r w:rsidRPr="003670FC"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 w:rsidRPr="003670FC">
        <w:rPr>
          <w:rFonts w:ascii="仿宋_GB2312" w:eastAsia="仿宋_GB2312"/>
          <w:bCs/>
          <w:sz w:val="32"/>
          <w:szCs w:val="32"/>
        </w:rPr>
        <w:t xml:space="preserve"> </w:t>
      </w:r>
      <w:r w:rsidRPr="003670FC">
        <w:rPr>
          <w:rFonts w:ascii="仿宋_GB2312" w:eastAsia="仿宋_GB2312" w:hint="eastAsia"/>
          <w:bCs/>
          <w:sz w:val="32"/>
          <w:szCs w:val="32"/>
        </w:rPr>
        <w:t>月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 w:rsidRPr="003670FC">
        <w:rPr>
          <w:rFonts w:ascii="仿宋_GB2312" w:eastAsia="仿宋_GB2312"/>
          <w:bCs/>
          <w:sz w:val="32"/>
          <w:szCs w:val="32"/>
        </w:rPr>
        <w:t xml:space="preserve">  </w:t>
      </w:r>
      <w:r w:rsidRPr="003670FC">
        <w:rPr>
          <w:rFonts w:ascii="仿宋_GB2312" w:eastAsia="仿宋_GB2312" w:hint="eastAsia"/>
          <w:bCs/>
          <w:sz w:val="32"/>
          <w:szCs w:val="32"/>
        </w:rPr>
        <w:t>日</w:t>
      </w:r>
    </w:p>
    <w:sectPr w:rsidR="00FC3358" w:rsidSect="00BE3C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358" w:rsidRDefault="00FC3358">
      <w:r>
        <w:separator/>
      </w:r>
    </w:p>
  </w:endnote>
  <w:endnote w:type="continuationSeparator" w:id="0">
    <w:p w:rsidR="00FC3358" w:rsidRDefault="00FC3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358" w:rsidRDefault="00FC3358">
      <w:r>
        <w:separator/>
      </w:r>
    </w:p>
  </w:footnote>
  <w:footnote w:type="continuationSeparator" w:id="0">
    <w:p w:rsidR="00FC3358" w:rsidRDefault="00FC33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E96"/>
    <w:rsid w:val="00000230"/>
    <w:rsid w:val="00005983"/>
    <w:rsid w:val="00014B27"/>
    <w:rsid w:val="00016BEB"/>
    <w:rsid w:val="000221D9"/>
    <w:rsid w:val="00035531"/>
    <w:rsid w:val="00043C6C"/>
    <w:rsid w:val="00093180"/>
    <w:rsid w:val="00095B0A"/>
    <w:rsid w:val="000A7A7D"/>
    <w:rsid w:val="000B7E2F"/>
    <w:rsid w:val="000C09CA"/>
    <w:rsid w:val="000C498B"/>
    <w:rsid w:val="000D4F57"/>
    <w:rsid w:val="001125F3"/>
    <w:rsid w:val="001130F0"/>
    <w:rsid w:val="00136BB1"/>
    <w:rsid w:val="00150A7F"/>
    <w:rsid w:val="001622B8"/>
    <w:rsid w:val="00171C02"/>
    <w:rsid w:val="0017417E"/>
    <w:rsid w:val="00174668"/>
    <w:rsid w:val="00181725"/>
    <w:rsid w:val="001A1D8D"/>
    <w:rsid w:val="001A4A1F"/>
    <w:rsid w:val="001B7D8C"/>
    <w:rsid w:val="001D3A7D"/>
    <w:rsid w:val="002044AA"/>
    <w:rsid w:val="002152EE"/>
    <w:rsid w:val="0022701B"/>
    <w:rsid w:val="0023101F"/>
    <w:rsid w:val="00233119"/>
    <w:rsid w:val="002343CD"/>
    <w:rsid w:val="0024336C"/>
    <w:rsid w:val="0026185C"/>
    <w:rsid w:val="00263410"/>
    <w:rsid w:val="002638A6"/>
    <w:rsid w:val="00265EE8"/>
    <w:rsid w:val="00292DF8"/>
    <w:rsid w:val="002A0753"/>
    <w:rsid w:val="002A718D"/>
    <w:rsid w:val="002D4DD0"/>
    <w:rsid w:val="002E1B8D"/>
    <w:rsid w:val="002E7DAD"/>
    <w:rsid w:val="00310AD7"/>
    <w:rsid w:val="00314CDE"/>
    <w:rsid w:val="00361CD2"/>
    <w:rsid w:val="003670FC"/>
    <w:rsid w:val="00372086"/>
    <w:rsid w:val="00373DEE"/>
    <w:rsid w:val="0038234B"/>
    <w:rsid w:val="003B6A16"/>
    <w:rsid w:val="003C3DFB"/>
    <w:rsid w:val="003D5428"/>
    <w:rsid w:val="003D6708"/>
    <w:rsid w:val="003E5323"/>
    <w:rsid w:val="003E5717"/>
    <w:rsid w:val="003F4355"/>
    <w:rsid w:val="003F452A"/>
    <w:rsid w:val="004043DE"/>
    <w:rsid w:val="00425329"/>
    <w:rsid w:val="00447D20"/>
    <w:rsid w:val="004562DE"/>
    <w:rsid w:val="00465B84"/>
    <w:rsid w:val="0047092B"/>
    <w:rsid w:val="00490DD4"/>
    <w:rsid w:val="0049305B"/>
    <w:rsid w:val="0049675B"/>
    <w:rsid w:val="004A2F96"/>
    <w:rsid w:val="004A7DE7"/>
    <w:rsid w:val="004D0C38"/>
    <w:rsid w:val="004E4C17"/>
    <w:rsid w:val="004F724D"/>
    <w:rsid w:val="00514E93"/>
    <w:rsid w:val="00523886"/>
    <w:rsid w:val="0052441D"/>
    <w:rsid w:val="00535E96"/>
    <w:rsid w:val="005539D6"/>
    <w:rsid w:val="00556C67"/>
    <w:rsid w:val="00567210"/>
    <w:rsid w:val="00573E2C"/>
    <w:rsid w:val="00574F80"/>
    <w:rsid w:val="00596106"/>
    <w:rsid w:val="005A5B35"/>
    <w:rsid w:val="005B7953"/>
    <w:rsid w:val="005C7DC1"/>
    <w:rsid w:val="005D3C92"/>
    <w:rsid w:val="005E57BF"/>
    <w:rsid w:val="00602B66"/>
    <w:rsid w:val="0061092E"/>
    <w:rsid w:val="00616656"/>
    <w:rsid w:val="00634757"/>
    <w:rsid w:val="00646388"/>
    <w:rsid w:val="00674AD6"/>
    <w:rsid w:val="00675B1C"/>
    <w:rsid w:val="0068057F"/>
    <w:rsid w:val="00681E92"/>
    <w:rsid w:val="00697C41"/>
    <w:rsid w:val="006A365F"/>
    <w:rsid w:val="006E3151"/>
    <w:rsid w:val="00702BE5"/>
    <w:rsid w:val="00712709"/>
    <w:rsid w:val="00721DF9"/>
    <w:rsid w:val="0073061B"/>
    <w:rsid w:val="007308BB"/>
    <w:rsid w:val="00732AD6"/>
    <w:rsid w:val="007367F9"/>
    <w:rsid w:val="00736E8E"/>
    <w:rsid w:val="00745CC0"/>
    <w:rsid w:val="00747B09"/>
    <w:rsid w:val="00756C39"/>
    <w:rsid w:val="007638D9"/>
    <w:rsid w:val="00767341"/>
    <w:rsid w:val="00773951"/>
    <w:rsid w:val="007829A6"/>
    <w:rsid w:val="00782C02"/>
    <w:rsid w:val="00792E36"/>
    <w:rsid w:val="00797E56"/>
    <w:rsid w:val="007A29BE"/>
    <w:rsid w:val="007A70BA"/>
    <w:rsid w:val="007B21D0"/>
    <w:rsid w:val="007B48E6"/>
    <w:rsid w:val="007C47FB"/>
    <w:rsid w:val="00815154"/>
    <w:rsid w:val="00815865"/>
    <w:rsid w:val="00823CD6"/>
    <w:rsid w:val="00871A39"/>
    <w:rsid w:val="008956E1"/>
    <w:rsid w:val="00897BF6"/>
    <w:rsid w:val="008A0EE4"/>
    <w:rsid w:val="008A4E49"/>
    <w:rsid w:val="008A51F1"/>
    <w:rsid w:val="008A6FFD"/>
    <w:rsid w:val="008C0D07"/>
    <w:rsid w:val="008D0708"/>
    <w:rsid w:val="008D1620"/>
    <w:rsid w:val="008D5C2E"/>
    <w:rsid w:val="008F0057"/>
    <w:rsid w:val="008F1261"/>
    <w:rsid w:val="008F32BA"/>
    <w:rsid w:val="0090268F"/>
    <w:rsid w:val="00912B80"/>
    <w:rsid w:val="00922975"/>
    <w:rsid w:val="0092774D"/>
    <w:rsid w:val="00931C0F"/>
    <w:rsid w:val="0094190B"/>
    <w:rsid w:val="00941FBF"/>
    <w:rsid w:val="00947BAE"/>
    <w:rsid w:val="009661DD"/>
    <w:rsid w:val="00975613"/>
    <w:rsid w:val="00980786"/>
    <w:rsid w:val="00991969"/>
    <w:rsid w:val="00991CE8"/>
    <w:rsid w:val="009A356E"/>
    <w:rsid w:val="009E3193"/>
    <w:rsid w:val="009E75E6"/>
    <w:rsid w:val="00A0570D"/>
    <w:rsid w:val="00A16BF7"/>
    <w:rsid w:val="00A37048"/>
    <w:rsid w:val="00A41F1A"/>
    <w:rsid w:val="00A43644"/>
    <w:rsid w:val="00A51813"/>
    <w:rsid w:val="00A52269"/>
    <w:rsid w:val="00A52E26"/>
    <w:rsid w:val="00A763B6"/>
    <w:rsid w:val="00AA0169"/>
    <w:rsid w:val="00AA3ABB"/>
    <w:rsid w:val="00AA7923"/>
    <w:rsid w:val="00AA7E1B"/>
    <w:rsid w:val="00AC1E4F"/>
    <w:rsid w:val="00AC404F"/>
    <w:rsid w:val="00AC5026"/>
    <w:rsid w:val="00AE198D"/>
    <w:rsid w:val="00AE7FE7"/>
    <w:rsid w:val="00AF1042"/>
    <w:rsid w:val="00AF321F"/>
    <w:rsid w:val="00B22976"/>
    <w:rsid w:val="00B2607D"/>
    <w:rsid w:val="00B46F5C"/>
    <w:rsid w:val="00B55CFA"/>
    <w:rsid w:val="00B70A5B"/>
    <w:rsid w:val="00B86B7F"/>
    <w:rsid w:val="00B9075D"/>
    <w:rsid w:val="00B93051"/>
    <w:rsid w:val="00B937CF"/>
    <w:rsid w:val="00B9472D"/>
    <w:rsid w:val="00B95483"/>
    <w:rsid w:val="00BA056C"/>
    <w:rsid w:val="00BA1A12"/>
    <w:rsid w:val="00BA2B49"/>
    <w:rsid w:val="00BB3F2B"/>
    <w:rsid w:val="00BB6031"/>
    <w:rsid w:val="00BC10F9"/>
    <w:rsid w:val="00BD2F76"/>
    <w:rsid w:val="00BD6D53"/>
    <w:rsid w:val="00BE3C0C"/>
    <w:rsid w:val="00C021C7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94532"/>
    <w:rsid w:val="00C94A6B"/>
    <w:rsid w:val="00CA28A2"/>
    <w:rsid w:val="00CB7E65"/>
    <w:rsid w:val="00CC44B9"/>
    <w:rsid w:val="00CE354F"/>
    <w:rsid w:val="00D013BD"/>
    <w:rsid w:val="00D0568D"/>
    <w:rsid w:val="00D25F30"/>
    <w:rsid w:val="00D44ECA"/>
    <w:rsid w:val="00D50822"/>
    <w:rsid w:val="00D85E95"/>
    <w:rsid w:val="00D87CD3"/>
    <w:rsid w:val="00D9170D"/>
    <w:rsid w:val="00DC05D9"/>
    <w:rsid w:val="00DC1C95"/>
    <w:rsid w:val="00DC1E00"/>
    <w:rsid w:val="00DD3B20"/>
    <w:rsid w:val="00DD5158"/>
    <w:rsid w:val="00DE011F"/>
    <w:rsid w:val="00E22E99"/>
    <w:rsid w:val="00E2719D"/>
    <w:rsid w:val="00E27852"/>
    <w:rsid w:val="00E524F0"/>
    <w:rsid w:val="00E604D3"/>
    <w:rsid w:val="00E632B0"/>
    <w:rsid w:val="00E64DAB"/>
    <w:rsid w:val="00E717BA"/>
    <w:rsid w:val="00E72BA7"/>
    <w:rsid w:val="00E73F42"/>
    <w:rsid w:val="00E76140"/>
    <w:rsid w:val="00E83463"/>
    <w:rsid w:val="00E86FEF"/>
    <w:rsid w:val="00EA17A8"/>
    <w:rsid w:val="00EA4E08"/>
    <w:rsid w:val="00ED19BB"/>
    <w:rsid w:val="00ED1D75"/>
    <w:rsid w:val="00ED4DCC"/>
    <w:rsid w:val="00EF27CA"/>
    <w:rsid w:val="00F03ACF"/>
    <w:rsid w:val="00F0768F"/>
    <w:rsid w:val="00F13807"/>
    <w:rsid w:val="00F200DD"/>
    <w:rsid w:val="00F251AF"/>
    <w:rsid w:val="00F25550"/>
    <w:rsid w:val="00F3155C"/>
    <w:rsid w:val="00F50D8E"/>
    <w:rsid w:val="00F56717"/>
    <w:rsid w:val="00F5692B"/>
    <w:rsid w:val="00F65FA1"/>
    <w:rsid w:val="00F72CDE"/>
    <w:rsid w:val="00F75979"/>
    <w:rsid w:val="00F77CAA"/>
    <w:rsid w:val="00F850B0"/>
    <w:rsid w:val="00FA3F31"/>
    <w:rsid w:val="00FB0884"/>
    <w:rsid w:val="00FB1A8E"/>
    <w:rsid w:val="00FC0037"/>
    <w:rsid w:val="00FC3358"/>
    <w:rsid w:val="00FC4C63"/>
    <w:rsid w:val="00FE20D9"/>
    <w:rsid w:val="00FF196B"/>
    <w:rsid w:val="00FF3A1C"/>
    <w:rsid w:val="00FF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98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33</Words>
  <Characters>191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公共课类教师证明</dc:title>
  <dc:subject/>
  <dc:creator>微软用户</dc:creator>
  <cp:keywords/>
  <dc:description/>
  <cp:lastModifiedBy>Windows 用户</cp:lastModifiedBy>
  <cp:revision>3</cp:revision>
  <dcterms:created xsi:type="dcterms:W3CDTF">2022-11-09T02:23:00Z</dcterms:created>
  <dcterms:modified xsi:type="dcterms:W3CDTF">2023-11-16T10:01:00Z</dcterms:modified>
</cp:coreProperties>
</file>