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23D" w:rsidRDefault="0060723D">
      <w:pPr>
        <w:rPr>
          <w:rFonts w:ascii="仿宋_GB2312" w:eastAsia="仿宋_GB2312"/>
          <w:color w:val="0000FF"/>
          <w:sz w:val="28"/>
          <w:szCs w:val="28"/>
        </w:rPr>
      </w:pPr>
    </w:p>
    <w:p w:rsidR="0060723D" w:rsidRDefault="0060723D">
      <w:pPr>
        <w:jc w:val="center"/>
        <w:rPr>
          <w:rFonts w:ascii="仿宋_GB2312" w:eastAsia="仿宋_GB2312"/>
          <w:color w:val="0000FF"/>
          <w:sz w:val="28"/>
          <w:szCs w:val="28"/>
        </w:rPr>
      </w:pPr>
    </w:p>
    <w:p w:rsidR="0060723D" w:rsidRDefault="0060723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当年教学质量考核证明</w:t>
      </w:r>
    </w:p>
    <w:p w:rsidR="0060723D" w:rsidRDefault="0060723D">
      <w:pPr>
        <w:jc w:val="center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（部门主动公示）</w:t>
      </w:r>
    </w:p>
    <w:p w:rsidR="0060723D" w:rsidRDefault="0060723D">
      <w:pPr>
        <w:rPr>
          <w:b/>
          <w:sz w:val="32"/>
          <w:szCs w:val="32"/>
        </w:rPr>
      </w:pPr>
    </w:p>
    <w:p w:rsidR="0060723D" w:rsidRDefault="0060723D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  <w:u w:val="single"/>
        </w:rPr>
        <w:t>×××</w:t>
      </w:r>
      <w:r>
        <w:rPr>
          <w:rFonts w:ascii="仿宋_GB2312" w:eastAsia="仿宋_GB2312" w:hint="eastAsia"/>
          <w:sz w:val="30"/>
          <w:szCs w:val="30"/>
        </w:rPr>
        <w:t>同志，系我单位专职</w:t>
      </w:r>
      <w:r>
        <w:rPr>
          <w:rFonts w:ascii="仿宋_GB2312" w:eastAsia="仿宋_GB2312" w:hint="eastAsia"/>
          <w:color w:val="FF0000"/>
          <w:sz w:val="30"/>
          <w:szCs w:val="30"/>
        </w:rPr>
        <w:t>（或兼职）</w:t>
      </w:r>
      <w:r>
        <w:rPr>
          <w:rFonts w:ascii="仿宋_GB2312" w:eastAsia="仿宋_GB2312" w:hint="eastAsia"/>
          <w:sz w:val="30"/>
          <w:szCs w:val="30"/>
        </w:rPr>
        <w:t>任课教师，</w:t>
      </w:r>
      <w:r>
        <w:rPr>
          <w:rFonts w:ascii="仿宋_GB2312" w:eastAsia="仿宋_GB2312"/>
          <w:sz w:val="30"/>
          <w:szCs w:val="30"/>
        </w:rPr>
        <w:t xml:space="preserve"> 2024-2025</w:t>
      </w:r>
      <w:r>
        <w:rPr>
          <w:rFonts w:ascii="仿宋_GB2312" w:eastAsia="仿宋_GB2312" w:hint="eastAsia"/>
          <w:sz w:val="30"/>
          <w:szCs w:val="30"/>
        </w:rPr>
        <w:t>学年教学质量考核等级为</w:t>
      </w:r>
      <w:r>
        <w:rPr>
          <w:rFonts w:ascii="仿宋_GB2312" w:eastAsia="仿宋_GB2312" w:hint="eastAsia"/>
          <w:color w:val="FF0000"/>
          <w:sz w:val="30"/>
          <w:szCs w:val="30"/>
          <w:u w:val="single"/>
        </w:rPr>
        <w:t>良好</w:t>
      </w:r>
      <w:r>
        <w:rPr>
          <w:rFonts w:ascii="仿宋_GB2312" w:eastAsia="仿宋_GB2312" w:hint="eastAsia"/>
          <w:sz w:val="30"/>
          <w:szCs w:val="30"/>
        </w:rPr>
        <w:t>。</w:t>
      </w:r>
      <w:bookmarkStart w:id="0" w:name="_GoBack"/>
      <w:bookmarkEnd w:id="0"/>
    </w:p>
    <w:p w:rsidR="0060723D" w:rsidRDefault="0060723D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特此证明。</w:t>
      </w:r>
    </w:p>
    <w:p w:rsidR="0060723D" w:rsidRDefault="0060723D" w:rsidP="000A0F02">
      <w:pPr>
        <w:ind w:firstLineChars="750" w:firstLine="31680"/>
        <w:rPr>
          <w:rFonts w:ascii="仿宋_GB2312" w:eastAsia="仿宋_GB2312"/>
          <w:sz w:val="32"/>
          <w:szCs w:val="32"/>
        </w:rPr>
      </w:pPr>
    </w:p>
    <w:p w:rsidR="0060723D" w:rsidRDefault="0060723D" w:rsidP="000A0F02">
      <w:pPr>
        <w:ind w:firstLineChars="250" w:firstLine="31680"/>
        <w:rPr>
          <w:rFonts w:ascii="仿宋_GB2312" w:eastAsia="仿宋_GB2312"/>
          <w:sz w:val="32"/>
          <w:szCs w:val="32"/>
        </w:rPr>
      </w:pPr>
    </w:p>
    <w:p w:rsidR="0060723D" w:rsidRDefault="0060723D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教学单位负责人：</w:t>
      </w:r>
      <w:r>
        <w:rPr>
          <w:rFonts w:ascii="仿宋_GB2312" w:eastAsia="仿宋_GB2312"/>
          <w:sz w:val="28"/>
          <w:szCs w:val="28"/>
        </w:rPr>
        <w:t xml:space="preserve">            </w:t>
      </w:r>
      <w:r>
        <w:rPr>
          <w:rFonts w:ascii="仿宋_GB2312" w:eastAsia="仿宋_GB2312" w:hint="eastAsia"/>
          <w:sz w:val="28"/>
          <w:szCs w:val="28"/>
        </w:rPr>
        <w:t>教学质量监控办公室审核人：</w:t>
      </w:r>
    </w:p>
    <w:p w:rsidR="0060723D" w:rsidRDefault="0060723D">
      <w:pPr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（签字、盖章）</w:t>
      </w:r>
      <w:r>
        <w:rPr>
          <w:rFonts w:ascii="仿宋_GB2312" w:eastAsia="仿宋_GB2312"/>
          <w:sz w:val="28"/>
          <w:szCs w:val="28"/>
        </w:rPr>
        <w:t xml:space="preserve">                         </w:t>
      </w:r>
      <w:r>
        <w:rPr>
          <w:rFonts w:ascii="仿宋_GB2312" w:eastAsia="仿宋_GB2312" w:hint="eastAsia"/>
          <w:sz w:val="28"/>
          <w:szCs w:val="28"/>
        </w:rPr>
        <w:t>（签字、盖章）</w:t>
      </w:r>
    </w:p>
    <w:p w:rsidR="0060723D" w:rsidRDefault="0060723D" w:rsidP="000A0F02">
      <w:pPr>
        <w:ind w:firstLineChars="65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/>
          <w:sz w:val="28"/>
          <w:szCs w:val="28"/>
        </w:rPr>
        <w:t xml:space="preserve">                         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60723D" w:rsidRDefault="0060723D"/>
    <w:sectPr w:rsidR="0060723D" w:rsidSect="006B0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93A"/>
    <w:rsid w:val="00000230"/>
    <w:rsid w:val="00005870"/>
    <w:rsid w:val="00014B27"/>
    <w:rsid w:val="00016BEB"/>
    <w:rsid w:val="000221D9"/>
    <w:rsid w:val="00035531"/>
    <w:rsid w:val="00043C6C"/>
    <w:rsid w:val="00095B0A"/>
    <w:rsid w:val="000A0F02"/>
    <w:rsid w:val="000A7A7D"/>
    <w:rsid w:val="000B1A23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71C02"/>
    <w:rsid w:val="0017417E"/>
    <w:rsid w:val="00174668"/>
    <w:rsid w:val="00181725"/>
    <w:rsid w:val="001A1D8D"/>
    <w:rsid w:val="001A4A1F"/>
    <w:rsid w:val="001D0E91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16629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7953"/>
    <w:rsid w:val="005C7DC1"/>
    <w:rsid w:val="005D3C92"/>
    <w:rsid w:val="005E57BF"/>
    <w:rsid w:val="00602B66"/>
    <w:rsid w:val="0060723D"/>
    <w:rsid w:val="0061092E"/>
    <w:rsid w:val="00616656"/>
    <w:rsid w:val="00626844"/>
    <w:rsid w:val="00634757"/>
    <w:rsid w:val="00646388"/>
    <w:rsid w:val="0064696A"/>
    <w:rsid w:val="00664E11"/>
    <w:rsid w:val="00674AD6"/>
    <w:rsid w:val="00675B1C"/>
    <w:rsid w:val="0068057F"/>
    <w:rsid w:val="00681E92"/>
    <w:rsid w:val="00697C41"/>
    <w:rsid w:val="006A365F"/>
    <w:rsid w:val="006B0050"/>
    <w:rsid w:val="006E3151"/>
    <w:rsid w:val="006E3B85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293A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0D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0708"/>
    <w:rsid w:val="008D1620"/>
    <w:rsid w:val="008D5C2E"/>
    <w:rsid w:val="008E7C05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548BE"/>
    <w:rsid w:val="009661DD"/>
    <w:rsid w:val="00975613"/>
    <w:rsid w:val="00980786"/>
    <w:rsid w:val="00991969"/>
    <w:rsid w:val="00991CE8"/>
    <w:rsid w:val="009A356E"/>
    <w:rsid w:val="009E45BD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B0652"/>
    <w:rsid w:val="00AC1E4F"/>
    <w:rsid w:val="00AC404F"/>
    <w:rsid w:val="00AC5026"/>
    <w:rsid w:val="00AE198D"/>
    <w:rsid w:val="00AE7FE7"/>
    <w:rsid w:val="00AF034E"/>
    <w:rsid w:val="00AF1042"/>
    <w:rsid w:val="00AF321F"/>
    <w:rsid w:val="00B22976"/>
    <w:rsid w:val="00B2607D"/>
    <w:rsid w:val="00B37F09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BE5E12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73FE9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72A7D"/>
    <w:rsid w:val="00D85E95"/>
    <w:rsid w:val="00D87CD3"/>
    <w:rsid w:val="00D9170D"/>
    <w:rsid w:val="00D93FEB"/>
    <w:rsid w:val="00DA3E16"/>
    <w:rsid w:val="00DA4149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421D0"/>
    <w:rsid w:val="00E524F0"/>
    <w:rsid w:val="00E604D3"/>
    <w:rsid w:val="00E632B0"/>
    <w:rsid w:val="00E64DAB"/>
    <w:rsid w:val="00E70400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33AA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420B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  <w:rsid w:val="0960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05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28</Words>
  <Characters>166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教学质量考核证明</dc:title>
  <dc:subject/>
  <dc:creator>微软用户</dc:creator>
  <cp:keywords/>
  <dc:description/>
  <cp:lastModifiedBy>夏福全</cp:lastModifiedBy>
  <cp:revision>10</cp:revision>
  <dcterms:created xsi:type="dcterms:W3CDTF">2022-11-09T02:23:00Z</dcterms:created>
  <dcterms:modified xsi:type="dcterms:W3CDTF">2025-11-30T10:08:00Z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A3800D418D7B4E14A13737C2CF1EBBDA_12</vt:lpwstr>
  </property>
</Properties>
</file>