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5BA" w:rsidRDefault="00A215BA" w:rsidP="00950B57">
      <w:pPr>
        <w:jc w:val="center"/>
      </w:pPr>
    </w:p>
    <w:p w:rsidR="00A215BA" w:rsidRDefault="00A215BA" w:rsidP="00950B57">
      <w:pPr>
        <w:jc w:val="center"/>
      </w:pPr>
    </w:p>
    <w:p w:rsidR="00A215BA" w:rsidRDefault="00A215BA" w:rsidP="00950B57">
      <w:pPr>
        <w:jc w:val="center"/>
      </w:pPr>
    </w:p>
    <w:p w:rsidR="00A215BA" w:rsidRDefault="00A215BA" w:rsidP="00950B57">
      <w:pPr>
        <w:jc w:val="center"/>
      </w:pPr>
    </w:p>
    <w:p w:rsidR="00A215BA" w:rsidRPr="003670FC" w:rsidRDefault="00A215BA" w:rsidP="00950B57">
      <w:pPr>
        <w:jc w:val="center"/>
        <w:rPr>
          <w:b/>
          <w:sz w:val="44"/>
          <w:szCs w:val="44"/>
        </w:rPr>
      </w:pPr>
      <w:r w:rsidRPr="00FB5D6C">
        <w:rPr>
          <w:rFonts w:hint="eastAsia"/>
          <w:b/>
          <w:sz w:val="44"/>
          <w:szCs w:val="44"/>
        </w:rPr>
        <w:t>担任辅导员</w:t>
      </w:r>
      <w:r>
        <w:rPr>
          <w:rFonts w:hint="eastAsia"/>
          <w:b/>
          <w:sz w:val="44"/>
          <w:szCs w:val="44"/>
        </w:rPr>
        <w:t>等有关</w:t>
      </w:r>
      <w:r w:rsidRPr="00FB5D6C">
        <w:rPr>
          <w:rFonts w:hint="eastAsia"/>
          <w:b/>
          <w:sz w:val="44"/>
          <w:szCs w:val="44"/>
        </w:rPr>
        <w:t>学生</w:t>
      </w:r>
      <w:r>
        <w:rPr>
          <w:rFonts w:hint="eastAsia"/>
          <w:b/>
          <w:sz w:val="44"/>
          <w:szCs w:val="44"/>
        </w:rPr>
        <w:t>管理</w:t>
      </w:r>
      <w:r w:rsidRPr="00FB5D6C">
        <w:rPr>
          <w:rFonts w:hint="eastAsia"/>
          <w:b/>
          <w:sz w:val="44"/>
          <w:szCs w:val="44"/>
        </w:rPr>
        <w:t>工作经历</w:t>
      </w:r>
      <w:r w:rsidRPr="002815B9">
        <w:rPr>
          <w:rFonts w:hint="eastAsia"/>
          <w:b/>
          <w:sz w:val="44"/>
          <w:szCs w:val="44"/>
        </w:rPr>
        <w:t>证明</w:t>
      </w:r>
    </w:p>
    <w:p w:rsidR="00A215BA" w:rsidRPr="008D0708" w:rsidRDefault="00A215BA" w:rsidP="00950B57">
      <w:pPr>
        <w:jc w:val="center"/>
        <w:rPr>
          <w:rFonts w:ascii="楷体_GB2312" w:eastAsia="楷体_GB2312"/>
          <w:sz w:val="30"/>
          <w:szCs w:val="30"/>
        </w:rPr>
      </w:pPr>
      <w:r w:rsidRPr="008D0708">
        <w:rPr>
          <w:rFonts w:ascii="楷体_GB2312" w:eastAsia="楷体_GB2312" w:hint="eastAsia"/>
          <w:sz w:val="30"/>
          <w:szCs w:val="30"/>
        </w:rPr>
        <w:t>（</w:t>
      </w:r>
      <w:r>
        <w:rPr>
          <w:rFonts w:ascii="楷体_GB2312" w:eastAsia="楷体_GB2312" w:hint="eastAsia"/>
          <w:sz w:val="30"/>
          <w:szCs w:val="30"/>
        </w:rPr>
        <w:t>部门</w:t>
      </w:r>
      <w:r w:rsidRPr="008D0708">
        <w:rPr>
          <w:rFonts w:ascii="楷体_GB2312" w:eastAsia="楷体_GB2312" w:hint="eastAsia"/>
          <w:sz w:val="30"/>
          <w:szCs w:val="30"/>
        </w:rPr>
        <w:t>主动公示）</w:t>
      </w:r>
    </w:p>
    <w:p w:rsidR="00A215BA" w:rsidRPr="003670FC" w:rsidRDefault="00A215BA" w:rsidP="00950B57">
      <w:pPr>
        <w:rPr>
          <w:rFonts w:ascii="仿宋_GB2312" w:eastAsia="仿宋_GB2312"/>
          <w:sz w:val="30"/>
          <w:szCs w:val="30"/>
        </w:rPr>
      </w:pPr>
    </w:p>
    <w:p w:rsidR="00A215BA" w:rsidRDefault="00A215BA" w:rsidP="00950B57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 w:rsidRPr="00093180">
        <w:rPr>
          <w:rFonts w:ascii="仿宋_GB2312" w:eastAsia="仿宋_GB2312" w:hint="eastAsia"/>
          <w:sz w:val="32"/>
          <w:szCs w:val="32"/>
        </w:rPr>
        <w:t>同志为我院</w:t>
      </w:r>
      <w:r>
        <w:rPr>
          <w:rFonts w:ascii="仿宋_GB2312" w:eastAsia="仿宋_GB2312" w:hint="eastAsia"/>
          <w:sz w:val="32"/>
          <w:szCs w:val="32"/>
        </w:rPr>
        <w:t>教职工</w:t>
      </w:r>
      <w:r w:rsidRPr="00093180">
        <w:rPr>
          <w:rFonts w:ascii="仿宋_GB2312" w:eastAsia="仿宋_GB2312" w:hint="eastAsia"/>
          <w:sz w:val="32"/>
          <w:szCs w:val="32"/>
        </w:rPr>
        <w:t>，</w:t>
      </w:r>
      <w:r>
        <w:rPr>
          <w:rFonts w:ascii="仿宋_GB2312" w:eastAsia="仿宋_GB2312" w:hint="eastAsia"/>
          <w:sz w:val="32"/>
          <w:szCs w:val="32"/>
        </w:rPr>
        <w:t>现岗位是</w:t>
      </w:r>
      <w:r w:rsidRPr="00093180">
        <w:rPr>
          <w:rFonts w:ascii="仿宋_GB2312" w:eastAsia="仿宋_GB2312" w:hint="eastAsia"/>
          <w:sz w:val="32"/>
          <w:szCs w:val="32"/>
          <w:u w:val="single"/>
        </w:rPr>
        <w:t>×××</w:t>
      </w:r>
      <w:r w:rsidRPr="00C02CBF">
        <w:rPr>
          <w:rFonts w:ascii="仿宋_GB2312" w:eastAsia="仿宋_GB2312" w:hint="eastAsia"/>
          <w:sz w:val="32"/>
          <w:szCs w:val="32"/>
        </w:rPr>
        <w:t>，</w:t>
      </w:r>
      <w:r w:rsidRPr="00093180">
        <w:rPr>
          <w:rFonts w:ascii="仿宋_GB2312" w:eastAsia="仿宋_GB2312" w:hint="eastAsia"/>
          <w:sz w:val="32"/>
          <w:szCs w:val="32"/>
        </w:rPr>
        <w:t>该同志</w:t>
      </w:r>
      <w:r>
        <w:rPr>
          <w:rFonts w:ascii="仿宋_GB2312" w:eastAsia="仿宋_GB2312" w:hint="eastAsia"/>
          <w:sz w:val="32"/>
          <w:szCs w:val="32"/>
        </w:rPr>
        <w:t>自</w:t>
      </w:r>
      <w:r w:rsidRPr="002815B9">
        <w:rPr>
          <w:rFonts w:ascii="仿宋_GB2312" w:eastAsia="仿宋_GB2312" w:hint="eastAsia"/>
          <w:sz w:val="32"/>
          <w:szCs w:val="32"/>
          <w:u w:val="single"/>
        </w:rPr>
        <w:t>×年×月至×年×月</w:t>
      </w:r>
      <w:r>
        <w:rPr>
          <w:rFonts w:ascii="仿宋_GB2312" w:eastAsia="仿宋_GB2312" w:hint="eastAsia"/>
          <w:sz w:val="32"/>
          <w:szCs w:val="32"/>
        </w:rPr>
        <w:t>担任</w:t>
      </w:r>
      <w:r w:rsidRPr="008427EA">
        <w:rPr>
          <w:rFonts w:ascii="仿宋_GB2312" w:eastAsia="仿宋_GB2312" w:hint="eastAsia"/>
          <w:color w:val="FF0000"/>
          <w:sz w:val="32"/>
          <w:szCs w:val="32"/>
          <w:u w:val="single"/>
        </w:rPr>
        <w:t>辅导员</w:t>
      </w:r>
      <w:r w:rsidRPr="00DD5128">
        <w:rPr>
          <w:rFonts w:ascii="仿宋_GB2312" w:eastAsia="仿宋_GB2312" w:hint="eastAsia"/>
          <w:sz w:val="32"/>
          <w:szCs w:val="32"/>
        </w:rPr>
        <w:t>等有关学生管理工作</w:t>
      </w:r>
      <w:r w:rsidRPr="00093180">
        <w:rPr>
          <w:rFonts w:ascii="仿宋_GB2312" w:eastAsia="仿宋_GB2312" w:hint="eastAsia"/>
          <w:sz w:val="32"/>
          <w:szCs w:val="32"/>
        </w:rPr>
        <w:t>。</w:t>
      </w:r>
    </w:p>
    <w:p w:rsidR="00A215BA" w:rsidRPr="00093180" w:rsidRDefault="00A215BA" w:rsidP="00950B57">
      <w:pPr>
        <w:spacing w:line="600" w:lineRule="exact"/>
        <w:ind w:firstLine="600"/>
        <w:rPr>
          <w:rFonts w:ascii="仿宋_GB2312" w:eastAsia="仿宋_GB2312"/>
          <w:sz w:val="32"/>
          <w:szCs w:val="32"/>
        </w:rPr>
      </w:pPr>
      <w:r w:rsidRPr="00093180">
        <w:rPr>
          <w:rFonts w:ascii="仿宋_GB2312" w:eastAsia="仿宋_GB2312" w:hint="eastAsia"/>
          <w:sz w:val="32"/>
          <w:szCs w:val="32"/>
        </w:rPr>
        <w:t>特此证明。</w:t>
      </w:r>
    </w:p>
    <w:p w:rsidR="00A215BA" w:rsidRDefault="00A215BA" w:rsidP="00950B57">
      <w:pPr>
        <w:jc w:val="center"/>
        <w:rPr>
          <w:rFonts w:ascii="宋体"/>
        </w:rPr>
      </w:pPr>
    </w:p>
    <w:p w:rsidR="00A215BA" w:rsidRDefault="00A215BA" w:rsidP="00DD5128">
      <w:pPr>
        <w:ind w:firstLineChars="200" w:firstLine="31680"/>
        <w:rPr>
          <w:rFonts w:ascii="仿宋_GB2312" w:eastAsia="仿宋_GB2312"/>
          <w:sz w:val="32"/>
          <w:szCs w:val="32"/>
        </w:rPr>
      </w:pPr>
    </w:p>
    <w:p w:rsidR="00A215BA" w:rsidRDefault="00A215BA" w:rsidP="00DD5128">
      <w:pPr>
        <w:ind w:firstLineChars="250" w:firstLine="31680"/>
        <w:rPr>
          <w:rFonts w:ascii="仿宋_GB2312" w:eastAsia="仿宋_GB2312"/>
          <w:sz w:val="32"/>
          <w:szCs w:val="32"/>
        </w:rPr>
      </w:pPr>
    </w:p>
    <w:p w:rsidR="00A215BA" w:rsidRPr="00DA4149" w:rsidRDefault="00A215BA" w:rsidP="00122FCB">
      <w:pPr>
        <w:rPr>
          <w:rFonts w:ascii="仿宋_GB2312" w:eastAsia="仿宋_GB2312"/>
          <w:sz w:val="28"/>
          <w:szCs w:val="28"/>
        </w:rPr>
      </w:pPr>
      <w:r w:rsidRPr="006E3B85">
        <w:rPr>
          <w:rFonts w:ascii="仿宋_GB2312" w:eastAsia="仿宋_GB2312" w:hint="eastAsia"/>
          <w:sz w:val="28"/>
          <w:szCs w:val="28"/>
        </w:rPr>
        <w:t>教学单位负责人：</w:t>
      </w:r>
      <w:r>
        <w:rPr>
          <w:rFonts w:ascii="仿宋_GB2312" w:eastAsia="仿宋_GB2312"/>
          <w:sz w:val="28"/>
          <w:szCs w:val="28"/>
        </w:rPr>
        <w:t xml:space="preserve">            </w:t>
      </w:r>
      <w:r w:rsidRPr="00DD5128">
        <w:rPr>
          <w:rFonts w:ascii="仿宋_GB2312" w:eastAsia="仿宋_GB2312"/>
          <w:sz w:val="28"/>
          <w:szCs w:val="28"/>
        </w:rPr>
        <w:t xml:space="preserve"> </w:t>
      </w:r>
      <w:r w:rsidRPr="00DD5128">
        <w:rPr>
          <w:rFonts w:ascii="仿宋_GB2312" w:eastAsia="仿宋_GB2312" w:hint="eastAsia"/>
          <w:sz w:val="28"/>
          <w:szCs w:val="28"/>
        </w:rPr>
        <w:t>学生处审核</w:t>
      </w:r>
      <w:r w:rsidRPr="00DA4149">
        <w:rPr>
          <w:rFonts w:ascii="仿宋_GB2312" w:eastAsia="仿宋_GB2312" w:hint="eastAsia"/>
          <w:sz w:val="28"/>
          <w:szCs w:val="28"/>
        </w:rPr>
        <w:t>人</w:t>
      </w:r>
      <w:r>
        <w:rPr>
          <w:rFonts w:ascii="仿宋_GB2312" w:eastAsia="仿宋_GB2312" w:hint="eastAsia"/>
          <w:sz w:val="28"/>
          <w:szCs w:val="28"/>
        </w:rPr>
        <w:t>：</w:t>
      </w:r>
    </w:p>
    <w:p w:rsidR="00A215BA" w:rsidRDefault="00A215BA" w:rsidP="00122FCB">
      <w:pPr>
        <w:rPr>
          <w:rFonts w:ascii="仿宋_GB2312" w:eastAsia="仿宋_GB2312"/>
          <w:bCs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>（签字、盖章</w:t>
      </w:r>
      <w:r w:rsidRPr="006E3B85">
        <w:rPr>
          <w:rFonts w:ascii="仿宋_GB2312" w:eastAsia="仿宋_GB2312" w:hint="eastAsia"/>
          <w:sz w:val="28"/>
          <w:szCs w:val="28"/>
        </w:rPr>
        <w:t>）</w:t>
      </w:r>
      <w:r>
        <w:rPr>
          <w:rFonts w:ascii="仿宋_GB2312" w:eastAsia="仿宋_GB2312"/>
          <w:sz w:val="28"/>
          <w:szCs w:val="28"/>
        </w:rPr>
        <w:t xml:space="preserve">                         </w:t>
      </w:r>
      <w:r>
        <w:rPr>
          <w:rFonts w:ascii="仿宋_GB2312" w:eastAsia="仿宋_GB2312" w:hint="eastAsia"/>
          <w:sz w:val="28"/>
          <w:szCs w:val="28"/>
        </w:rPr>
        <w:t>（签字、盖章</w:t>
      </w:r>
      <w:r w:rsidRPr="006E3B85">
        <w:rPr>
          <w:rFonts w:ascii="仿宋_GB2312" w:eastAsia="仿宋_GB2312" w:hint="eastAsia"/>
          <w:sz w:val="28"/>
          <w:szCs w:val="28"/>
        </w:rPr>
        <w:t>）</w:t>
      </w:r>
    </w:p>
    <w:p w:rsidR="00A215BA" w:rsidRPr="006E3B85" w:rsidRDefault="00A215BA" w:rsidP="00DD5128">
      <w:pPr>
        <w:ind w:firstLineChars="650" w:firstLine="31680"/>
        <w:rPr>
          <w:rFonts w:ascii="仿宋_GB2312" w:eastAsia="仿宋_GB2312"/>
          <w:sz w:val="28"/>
          <w:szCs w:val="28"/>
        </w:rPr>
      </w:pPr>
      <w:r w:rsidRPr="006E3B85">
        <w:rPr>
          <w:rFonts w:ascii="仿宋_GB2312" w:eastAsia="仿宋_GB2312" w:hint="eastAsia"/>
          <w:sz w:val="28"/>
          <w:szCs w:val="28"/>
        </w:rPr>
        <w:t>年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 w:rsidRPr="006E3B85">
        <w:rPr>
          <w:rFonts w:ascii="仿宋_GB2312" w:eastAsia="仿宋_GB2312" w:hint="eastAsia"/>
          <w:sz w:val="28"/>
          <w:szCs w:val="28"/>
        </w:rPr>
        <w:t>月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  <w:r>
        <w:rPr>
          <w:rFonts w:ascii="仿宋_GB2312" w:eastAsia="仿宋_GB2312"/>
          <w:sz w:val="28"/>
          <w:szCs w:val="28"/>
        </w:rPr>
        <w:t xml:space="preserve">                          </w:t>
      </w:r>
      <w:r w:rsidRPr="006E3B85">
        <w:rPr>
          <w:rFonts w:ascii="仿宋_GB2312" w:eastAsia="仿宋_GB2312" w:hint="eastAsia"/>
          <w:sz w:val="28"/>
          <w:szCs w:val="28"/>
        </w:rPr>
        <w:t>年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 w:rsidRPr="006E3B85">
        <w:rPr>
          <w:rFonts w:ascii="仿宋_GB2312" w:eastAsia="仿宋_GB2312" w:hint="eastAsia"/>
          <w:sz w:val="28"/>
          <w:szCs w:val="28"/>
        </w:rPr>
        <w:t>月</w:t>
      </w:r>
      <w:r w:rsidRPr="006E3B85"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A215BA" w:rsidRDefault="00A215BA" w:rsidP="00BC28BA"/>
    <w:p w:rsidR="00A215BA" w:rsidRDefault="00A215BA" w:rsidP="00BC28BA"/>
    <w:p w:rsidR="00A215BA" w:rsidRDefault="00A215BA" w:rsidP="00BC28BA">
      <w:pPr>
        <w:rPr>
          <w:color w:val="0000FF"/>
          <w:sz w:val="28"/>
          <w:szCs w:val="28"/>
        </w:rPr>
      </w:pPr>
    </w:p>
    <w:p w:rsidR="00A215BA" w:rsidRPr="00BC28BA" w:rsidRDefault="00A215BA" w:rsidP="00BC28BA">
      <w:pPr>
        <w:rPr>
          <w:color w:val="0000FF"/>
          <w:sz w:val="28"/>
          <w:szCs w:val="28"/>
        </w:rPr>
      </w:pPr>
    </w:p>
    <w:sectPr w:rsidR="00A215BA" w:rsidRPr="00BC28BA" w:rsidSect="00950B57">
      <w:footerReference w:type="even" r:id="rId6"/>
      <w:footerReference w:type="default" r:id="rId7"/>
      <w:pgSz w:w="11906" w:h="16838" w:code="9"/>
      <w:pgMar w:top="1440" w:right="1531" w:bottom="1440" w:left="1985" w:header="851" w:footer="992" w:gutter="0"/>
      <w:pgNumType w:fmt="upperRoman" w:start="1" w:chapStyle="1" w:chapSep="period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5BA" w:rsidRDefault="00A215BA">
      <w:r>
        <w:separator/>
      </w:r>
    </w:p>
  </w:endnote>
  <w:endnote w:type="continuationSeparator" w:id="0">
    <w:p w:rsidR="00A215BA" w:rsidRDefault="00A215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5BA" w:rsidRPr="00031513" w:rsidRDefault="00A215BA" w:rsidP="00950B57">
    <w:pPr>
      <w:pStyle w:val="Footer"/>
      <w:rPr>
        <w:sz w:val="24"/>
        <w:szCs w:val="24"/>
      </w:rPr>
    </w:pPr>
    <w:r w:rsidRPr="00031513">
      <w:rPr>
        <w:sz w:val="24"/>
        <w:szCs w:val="2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15BA" w:rsidRPr="004A6A0A" w:rsidRDefault="00A215BA" w:rsidP="00950B57">
    <w:pPr>
      <w:pStyle w:val="Footer"/>
      <w:jc w:val="right"/>
      <w:rPr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5BA" w:rsidRDefault="00A215BA">
      <w:r>
        <w:separator/>
      </w:r>
    </w:p>
  </w:footnote>
  <w:footnote w:type="continuationSeparator" w:id="0">
    <w:p w:rsidR="00A215BA" w:rsidRDefault="00A215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﹝＄（．［｛￡￥"/>
  <w:noLineBreaksBefore w:lang="zh-CN" w:val="!),.:;?]}¨·ˇˉ―‖’”…∶、。〃々〉》」』】〕〗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0B57"/>
    <w:rsid w:val="00000230"/>
    <w:rsid w:val="00014B27"/>
    <w:rsid w:val="00016BEB"/>
    <w:rsid w:val="000221D9"/>
    <w:rsid w:val="00031513"/>
    <w:rsid w:val="00034029"/>
    <w:rsid w:val="00035531"/>
    <w:rsid w:val="00043C6C"/>
    <w:rsid w:val="00067429"/>
    <w:rsid w:val="00093180"/>
    <w:rsid w:val="00095B0A"/>
    <w:rsid w:val="000A7A7D"/>
    <w:rsid w:val="000B7E2F"/>
    <w:rsid w:val="000C09CA"/>
    <w:rsid w:val="000C498B"/>
    <w:rsid w:val="000D4F57"/>
    <w:rsid w:val="001125F3"/>
    <w:rsid w:val="001130F0"/>
    <w:rsid w:val="00122FCB"/>
    <w:rsid w:val="00136BB1"/>
    <w:rsid w:val="00150A7F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815B9"/>
    <w:rsid w:val="0029188C"/>
    <w:rsid w:val="00292DF8"/>
    <w:rsid w:val="002A0753"/>
    <w:rsid w:val="002A718D"/>
    <w:rsid w:val="002D4DD0"/>
    <w:rsid w:val="002E1B8D"/>
    <w:rsid w:val="002E7DAD"/>
    <w:rsid w:val="002F13C8"/>
    <w:rsid w:val="00310AD7"/>
    <w:rsid w:val="00314CDE"/>
    <w:rsid w:val="00361CD2"/>
    <w:rsid w:val="003670FC"/>
    <w:rsid w:val="00372086"/>
    <w:rsid w:val="00373DEE"/>
    <w:rsid w:val="00381165"/>
    <w:rsid w:val="0038234B"/>
    <w:rsid w:val="003B6A16"/>
    <w:rsid w:val="003C3DFB"/>
    <w:rsid w:val="003D5428"/>
    <w:rsid w:val="003D6708"/>
    <w:rsid w:val="003E5323"/>
    <w:rsid w:val="003E5717"/>
    <w:rsid w:val="003F4355"/>
    <w:rsid w:val="003F452A"/>
    <w:rsid w:val="004043DE"/>
    <w:rsid w:val="00425329"/>
    <w:rsid w:val="00447D20"/>
    <w:rsid w:val="004562DE"/>
    <w:rsid w:val="00460C51"/>
    <w:rsid w:val="00465B84"/>
    <w:rsid w:val="0047092B"/>
    <w:rsid w:val="00490DD4"/>
    <w:rsid w:val="0049305B"/>
    <w:rsid w:val="0049675B"/>
    <w:rsid w:val="004A2F96"/>
    <w:rsid w:val="004A6A0A"/>
    <w:rsid w:val="004A7DE7"/>
    <w:rsid w:val="004D0C38"/>
    <w:rsid w:val="004E4C17"/>
    <w:rsid w:val="004F639B"/>
    <w:rsid w:val="004F724D"/>
    <w:rsid w:val="005115F9"/>
    <w:rsid w:val="00514E93"/>
    <w:rsid w:val="00523886"/>
    <w:rsid w:val="0052441D"/>
    <w:rsid w:val="005539D6"/>
    <w:rsid w:val="00556C67"/>
    <w:rsid w:val="00567210"/>
    <w:rsid w:val="00573E2C"/>
    <w:rsid w:val="00574F80"/>
    <w:rsid w:val="005807BE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1EC4"/>
    <w:rsid w:val="00697C41"/>
    <w:rsid w:val="006A365F"/>
    <w:rsid w:val="006A47CE"/>
    <w:rsid w:val="006D1DDC"/>
    <w:rsid w:val="006E3151"/>
    <w:rsid w:val="006E3B85"/>
    <w:rsid w:val="00702BE5"/>
    <w:rsid w:val="00712709"/>
    <w:rsid w:val="00721DF9"/>
    <w:rsid w:val="0073061B"/>
    <w:rsid w:val="007308B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7D1620"/>
    <w:rsid w:val="00815154"/>
    <w:rsid w:val="00815865"/>
    <w:rsid w:val="00823CD6"/>
    <w:rsid w:val="008427EA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E19CD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2627"/>
    <w:rsid w:val="00947BAE"/>
    <w:rsid w:val="00950B57"/>
    <w:rsid w:val="009661DD"/>
    <w:rsid w:val="00975613"/>
    <w:rsid w:val="00980786"/>
    <w:rsid w:val="00991969"/>
    <w:rsid w:val="00991CE8"/>
    <w:rsid w:val="009A356E"/>
    <w:rsid w:val="009E75E6"/>
    <w:rsid w:val="00A16BF7"/>
    <w:rsid w:val="00A215BA"/>
    <w:rsid w:val="00A34E3A"/>
    <w:rsid w:val="00A37048"/>
    <w:rsid w:val="00A41F1A"/>
    <w:rsid w:val="00A43644"/>
    <w:rsid w:val="00A51813"/>
    <w:rsid w:val="00A52269"/>
    <w:rsid w:val="00A52E26"/>
    <w:rsid w:val="00A763B6"/>
    <w:rsid w:val="00A84B39"/>
    <w:rsid w:val="00AA0169"/>
    <w:rsid w:val="00AA21B9"/>
    <w:rsid w:val="00AA3ABB"/>
    <w:rsid w:val="00AA7923"/>
    <w:rsid w:val="00AA7E1B"/>
    <w:rsid w:val="00AC1E4F"/>
    <w:rsid w:val="00AC404F"/>
    <w:rsid w:val="00AC5026"/>
    <w:rsid w:val="00AE198D"/>
    <w:rsid w:val="00AE7FE7"/>
    <w:rsid w:val="00AF1042"/>
    <w:rsid w:val="00AF321F"/>
    <w:rsid w:val="00B22976"/>
    <w:rsid w:val="00B2607D"/>
    <w:rsid w:val="00B41268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C28BA"/>
    <w:rsid w:val="00BD2F76"/>
    <w:rsid w:val="00BD6D53"/>
    <w:rsid w:val="00C021C7"/>
    <w:rsid w:val="00C02CBF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2699"/>
    <w:rsid w:val="00CC44B9"/>
    <w:rsid w:val="00CE354F"/>
    <w:rsid w:val="00D013BD"/>
    <w:rsid w:val="00D0568D"/>
    <w:rsid w:val="00D1376A"/>
    <w:rsid w:val="00D25F30"/>
    <w:rsid w:val="00D44ECA"/>
    <w:rsid w:val="00D50822"/>
    <w:rsid w:val="00D85E95"/>
    <w:rsid w:val="00D87CD3"/>
    <w:rsid w:val="00D9170D"/>
    <w:rsid w:val="00DA1520"/>
    <w:rsid w:val="00DA4149"/>
    <w:rsid w:val="00DC05D9"/>
    <w:rsid w:val="00DC1C95"/>
    <w:rsid w:val="00DC1E00"/>
    <w:rsid w:val="00DC3843"/>
    <w:rsid w:val="00DD3B20"/>
    <w:rsid w:val="00DD5128"/>
    <w:rsid w:val="00DD5158"/>
    <w:rsid w:val="00DE011F"/>
    <w:rsid w:val="00DF1E69"/>
    <w:rsid w:val="00E1328B"/>
    <w:rsid w:val="00E14912"/>
    <w:rsid w:val="00E22E99"/>
    <w:rsid w:val="00E2719D"/>
    <w:rsid w:val="00E27852"/>
    <w:rsid w:val="00E524F0"/>
    <w:rsid w:val="00E604D3"/>
    <w:rsid w:val="00E632B0"/>
    <w:rsid w:val="00E64DAB"/>
    <w:rsid w:val="00E717BA"/>
    <w:rsid w:val="00E72BA7"/>
    <w:rsid w:val="00E73F42"/>
    <w:rsid w:val="00E745FA"/>
    <w:rsid w:val="00E76140"/>
    <w:rsid w:val="00E8208F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03E4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B3CF5"/>
    <w:rsid w:val="00FB5D6C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EC4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50B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41268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19</TotalTime>
  <Pages>1</Pages>
  <Words>30</Words>
  <Characters>175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承担实验技术工作经历证明</dc:title>
  <dc:subject/>
  <dc:creator>微软用户</dc:creator>
  <cp:keywords/>
  <dc:description/>
  <cp:lastModifiedBy>夏福全</cp:lastModifiedBy>
  <cp:revision>13</cp:revision>
  <dcterms:created xsi:type="dcterms:W3CDTF">2024-11-29T10:11:00Z</dcterms:created>
  <dcterms:modified xsi:type="dcterms:W3CDTF">2025-11-30T07:16:00Z</dcterms:modified>
</cp:coreProperties>
</file>