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608E" w:rsidRDefault="00E5608E" w:rsidP="00464305">
      <w:pPr>
        <w:jc w:val="center"/>
        <w:rPr>
          <w:rFonts w:ascii="仿宋_GB2312" w:eastAsia="仿宋_GB2312"/>
          <w:color w:val="0000FF"/>
          <w:sz w:val="28"/>
          <w:szCs w:val="28"/>
        </w:rPr>
      </w:pPr>
    </w:p>
    <w:p w:rsidR="00E5608E" w:rsidRDefault="00E5608E" w:rsidP="00464305">
      <w:pPr>
        <w:jc w:val="center"/>
        <w:rPr>
          <w:rFonts w:ascii="仿宋_GB2312" w:eastAsia="仿宋_GB2312"/>
          <w:color w:val="0000FF"/>
          <w:sz w:val="28"/>
          <w:szCs w:val="28"/>
        </w:rPr>
      </w:pPr>
    </w:p>
    <w:p w:rsidR="00E5608E" w:rsidRDefault="00E5608E" w:rsidP="00464305">
      <w:pPr>
        <w:jc w:val="center"/>
        <w:rPr>
          <w:rFonts w:ascii="仿宋_GB2312" w:eastAsia="仿宋_GB2312"/>
          <w:color w:val="0000FF"/>
          <w:sz w:val="28"/>
          <w:szCs w:val="28"/>
        </w:rPr>
      </w:pPr>
    </w:p>
    <w:p w:rsidR="00E5608E" w:rsidRPr="00712AD4" w:rsidRDefault="00E5608E" w:rsidP="00464305">
      <w:pPr>
        <w:jc w:val="center"/>
        <w:rPr>
          <w:b/>
          <w:sz w:val="48"/>
          <w:szCs w:val="48"/>
        </w:rPr>
      </w:pPr>
      <w:bookmarkStart w:id="0" w:name="OLE_LINK5"/>
      <w:bookmarkStart w:id="1" w:name="OLE_LINK6"/>
      <w:r>
        <w:rPr>
          <w:rFonts w:hint="eastAsia"/>
          <w:b/>
          <w:sz w:val="48"/>
          <w:szCs w:val="48"/>
        </w:rPr>
        <w:t>指导</w:t>
      </w:r>
      <w:r w:rsidRPr="00416629">
        <w:rPr>
          <w:rFonts w:hint="eastAsia"/>
          <w:b/>
          <w:sz w:val="48"/>
          <w:szCs w:val="48"/>
        </w:rPr>
        <w:t>学生</w:t>
      </w:r>
      <w:r w:rsidRPr="00712AD4">
        <w:rPr>
          <w:rFonts w:hint="eastAsia"/>
          <w:b/>
          <w:sz w:val="48"/>
          <w:szCs w:val="48"/>
        </w:rPr>
        <w:t>证明</w:t>
      </w:r>
    </w:p>
    <w:bookmarkEnd w:id="0"/>
    <w:bookmarkEnd w:id="1"/>
    <w:p w:rsidR="00E5608E" w:rsidRPr="008D0708" w:rsidRDefault="00E5608E" w:rsidP="00464305">
      <w:pPr>
        <w:jc w:val="center"/>
        <w:rPr>
          <w:rFonts w:ascii="楷体_GB2312" w:eastAsia="楷体_GB2312"/>
          <w:sz w:val="30"/>
          <w:szCs w:val="30"/>
        </w:rPr>
      </w:pPr>
      <w:r w:rsidRPr="008D0708">
        <w:rPr>
          <w:rFonts w:ascii="楷体_GB2312" w:eastAsia="楷体_GB2312" w:hint="eastAsia"/>
          <w:sz w:val="30"/>
          <w:szCs w:val="30"/>
        </w:rPr>
        <w:t>（</w:t>
      </w:r>
      <w:r>
        <w:rPr>
          <w:rFonts w:ascii="楷体_GB2312" w:eastAsia="楷体_GB2312" w:hint="eastAsia"/>
          <w:sz w:val="30"/>
          <w:szCs w:val="30"/>
        </w:rPr>
        <w:t>部门</w:t>
      </w:r>
      <w:r w:rsidRPr="008D0708">
        <w:rPr>
          <w:rFonts w:ascii="楷体_GB2312" w:eastAsia="楷体_GB2312" w:hint="eastAsia"/>
          <w:sz w:val="30"/>
          <w:szCs w:val="30"/>
        </w:rPr>
        <w:t>主动公示）</w:t>
      </w:r>
    </w:p>
    <w:p w:rsidR="00E5608E" w:rsidRPr="00416629" w:rsidRDefault="00E5608E" w:rsidP="00464305">
      <w:pPr>
        <w:rPr>
          <w:b/>
          <w:sz w:val="32"/>
          <w:szCs w:val="32"/>
        </w:rPr>
      </w:pPr>
    </w:p>
    <w:p w:rsidR="00E5608E" w:rsidRPr="003670FC" w:rsidRDefault="00E5608E" w:rsidP="00464305">
      <w:pPr>
        <w:spacing w:line="360" w:lineRule="auto"/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AE7BFC">
        <w:rPr>
          <w:rFonts w:ascii="仿宋_GB2312" w:eastAsia="仿宋_GB2312" w:hint="eastAsia"/>
          <w:bCs/>
          <w:color w:val="FF0000"/>
          <w:sz w:val="32"/>
          <w:szCs w:val="32"/>
          <w:u w:val="single"/>
        </w:rPr>
        <w:t>×××</w:t>
      </w:r>
      <w:r w:rsidRPr="003670FC">
        <w:rPr>
          <w:rFonts w:ascii="仿宋_GB2312" w:eastAsia="仿宋_GB2312" w:hint="eastAsia"/>
          <w:bCs/>
          <w:sz w:val="32"/>
          <w:szCs w:val="32"/>
        </w:rPr>
        <w:t>同志为我院（部）</w:t>
      </w:r>
      <w:r w:rsidRPr="00AE7BFC">
        <w:rPr>
          <w:rFonts w:ascii="仿宋_GB2312" w:eastAsia="仿宋_GB2312" w:hint="eastAsia"/>
          <w:bCs/>
          <w:sz w:val="32"/>
          <w:szCs w:val="32"/>
        </w:rPr>
        <w:t>专职</w:t>
      </w:r>
      <w:r w:rsidRPr="00AE7BFC">
        <w:rPr>
          <w:rFonts w:ascii="仿宋_GB2312" w:eastAsia="仿宋_GB2312" w:hint="eastAsia"/>
          <w:bCs/>
          <w:color w:val="FF0000"/>
          <w:sz w:val="32"/>
          <w:szCs w:val="32"/>
        </w:rPr>
        <w:t>（兼职）</w:t>
      </w:r>
      <w:r w:rsidRPr="003670FC">
        <w:rPr>
          <w:rFonts w:ascii="仿宋_GB2312" w:eastAsia="仿宋_GB2312" w:hint="eastAsia"/>
          <w:bCs/>
          <w:sz w:val="32"/>
          <w:szCs w:val="32"/>
        </w:rPr>
        <w:t>任课教师，于</w:t>
      </w:r>
      <w:r w:rsidRPr="00AE7BFC">
        <w:rPr>
          <w:rFonts w:ascii="仿宋_GB2312" w:eastAsia="仿宋_GB2312"/>
          <w:bCs/>
          <w:color w:val="FF0000"/>
          <w:sz w:val="32"/>
          <w:szCs w:val="32"/>
          <w:u w:val="single"/>
        </w:rPr>
        <w:t>20</w:t>
      </w:r>
      <w:r w:rsidRPr="00AE7BFC">
        <w:rPr>
          <w:rFonts w:ascii="仿宋_GB2312" w:eastAsia="仿宋_GB2312" w:hint="eastAsia"/>
          <w:bCs/>
          <w:color w:val="FF0000"/>
          <w:sz w:val="32"/>
          <w:szCs w:val="32"/>
          <w:u w:val="single"/>
        </w:rPr>
        <w:t>××</w:t>
      </w:r>
      <w:r w:rsidRPr="00AE7BFC">
        <w:rPr>
          <w:rFonts w:ascii="仿宋_GB2312" w:eastAsia="仿宋_GB2312" w:hint="eastAsia"/>
          <w:bCs/>
          <w:color w:val="FF0000"/>
          <w:sz w:val="32"/>
          <w:szCs w:val="32"/>
        </w:rPr>
        <w:t>年</w:t>
      </w:r>
      <w:r w:rsidRPr="00AE7BFC">
        <w:rPr>
          <w:rFonts w:ascii="仿宋_GB2312" w:eastAsia="仿宋_GB2312"/>
          <w:bCs/>
          <w:color w:val="FF0000"/>
          <w:sz w:val="32"/>
          <w:szCs w:val="32"/>
        </w:rPr>
        <w:t>-</w:t>
      </w:r>
      <w:r w:rsidRPr="00AE7BFC">
        <w:rPr>
          <w:rFonts w:ascii="仿宋_GB2312" w:eastAsia="仿宋_GB2312"/>
          <w:bCs/>
          <w:color w:val="FF0000"/>
          <w:sz w:val="32"/>
          <w:szCs w:val="32"/>
          <w:u w:val="single"/>
        </w:rPr>
        <w:t>20</w:t>
      </w:r>
      <w:r w:rsidRPr="00AE7BFC">
        <w:rPr>
          <w:rFonts w:ascii="仿宋_GB2312" w:eastAsia="仿宋_GB2312" w:hint="eastAsia"/>
          <w:bCs/>
          <w:color w:val="FF0000"/>
          <w:sz w:val="32"/>
          <w:szCs w:val="32"/>
          <w:u w:val="single"/>
        </w:rPr>
        <w:t>××</w:t>
      </w:r>
      <w:r w:rsidRPr="00AE7BFC">
        <w:rPr>
          <w:rFonts w:ascii="仿宋_GB2312" w:eastAsia="仿宋_GB2312" w:hint="eastAsia"/>
          <w:bCs/>
          <w:color w:val="FF0000"/>
          <w:sz w:val="32"/>
          <w:szCs w:val="32"/>
        </w:rPr>
        <w:t>年</w:t>
      </w:r>
      <w:r w:rsidRPr="003670FC">
        <w:rPr>
          <w:rFonts w:ascii="仿宋_GB2312" w:eastAsia="仿宋_GB2312" w:hint="eastAsia"/>
          <w:bCs/>
          <w:sz w:val="32"/>
          <w:szCs w:val="32"/>
        </w:rPr>
        <w:t>共指导学生</w:t>
      </w:r>
      <w:r>
        <w:rPr>
          <w:rFonts w:ascii="仿宋_GB2312" w:eastAsia="仿宋_GB2312" w:hint="eastAsia"/>
          <w:bCs/>
          <w:sz w:val="32"/>
          <w:szCs w:val="32"/>
        </w:rPr>
        <w:t>（</w:t>
      </w:r>
      <w:r w:rsidRPr="003670FC">
        <w:rPr>
          <w:rFonts w:ascii="仿宋_GB2312" w:eastAsia="仿宋_GB2312" w:hint="eastAsia"/>
          <w:bCs/>
          <w:sz w:val="32"/>
          <w:szCs w:val="32"/>
        </w:rPr>
        <w:t>创新创业教育□科学技术活动□社会调查□毕业论文□毕业设计□</w:t>
      </w:r>
      <w:r w:rsidRPr="004F4ACB">
        <w:rPr>
          <w:rFonts w:ascii="仿宋_GB2312" w:eastAsia="仿宋_GB2312" w:hint="eastAsia"/>
          <w:bCs/>
          <w:sz w:val="32"/>
          <w:szCs w:val="32"/>
        </w:rPr>
        <w:t>大学生成长与发展导师</w:t>
      </w:r>
      <w:r w:rsidRPr="003670FC">
        <w:rPr>
          <w:rFonts w:ascii="仿宋_GB2312" w:eastAsia="仿宋_GB2312" w:hint="eastAsia"/>
          <w:bCs/>
          <w:sz w:val="32"/>
          <w:szCs w:val="32"/>
        </w:rPr>
        <w:t>□</w:t>
      </w:r>
      <w:r>
        <w:rPr>
          <w:rFonts w:ascii="仿宋_GB2312" w:eastAsia="仿宋_GB2312" w:hint="eastAsia"/>
          <w:bCs/>
          <w:sz w:val="32"/>
          <w:szCs w:val="32"/>
        </w:rPr>
        <w:t>）</w:t>
      </w:r>
      <w:r>
        <w:rPr>
          <w:rFonts w:ascii="仿宋_GB2312" w:eastAsia="仿宋_GB2312" w:hint="eastAsia"/>
          <w:bCs/>
          <w:sz w:val="32"/>
          <w:szCs w:val="32"/>
          <w:u w:val="single"/>
        </w:rPr>
        <w:t>×</w:t>
      </w:r>
      <w:r w:rsidRPr="003670FC">
        <w:rPr>
          <w:rFonts w:ascii="仿宋_GB2312" w:eastAsia="仿宋_GB2312" w:hint="eastAsia"/>
          <w:bCs/>
          <w:sz w:val="32"/>
          <w:szCs w:val="32"/>
        </w:rPr>
        <w:t>人次。</w:t>
      </w:r>
    </w:p>
    <w:p w:rsidR="00E5608E" w:rsidRPr="003670FC" w:rsidRDefault="00E5608E" w:rsidP="00464305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 w:hint="eastAsia"/>
          <w:bCs/>
          <w:sz w:val="32"/>
          <w:szCs w:val="32"/>
        </w:rPr>
        <w:t>特此证明。</w:t>
      </w:r>
    </w:p>
    <w:p w:rsidR="00E5608E" w:rsidRDefault="00E5608E" w:rsidP="00464305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E5608E" w:rsidRDefault="00E5608E" w:rsidP="00464305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E5608E" w:rsidRDefault="00E5608E" w:rsidP="00464305">
      <w:pPr>
        <w:ind w:firstLineChars="250" w:firstLine="31680"/>
        <w:rPr>
          <w:rFonts w:ascii="仿宋_GB2312" w:eastAsia="仿宋_GB2312"/>
          <w:sz w:val="32"/>
          <w:szCs w:val="32"/>
        </w:rPr>
      </w:pPr>
    </w:p>
    <w:p w:rsidR="00E5608E" w:rsidRPr="003670FC" w:rsidRDefault="00E5608E" w:rsidP="00464305">
      <w:pPr>
        <w:ind w:firstLineChars="250" w:firstLine="31680"/>
        <w:rPr>
          <w:rFonts w:ascii="仿宋_GB2312" w:eastAsia="仿宋_GB2312"/>
          <w:sz w:val="32"/>
          <w:szCs w:val="32"/>
        </w:rPr>
      </w:pPr>
      <w:r w:rsidRPr="003670FC">
        <w:rPr>
          <w:rFonts w:ascii="仿宋_GB2312" w:eastAsia="仿宋_GB2312" w:hint="eastAsia"/>
          <w:sz w:val="32"/>
          <w:szCs w:val="32"/>
        </w:rPr>
        <w:t>部门负责人（签字）：</w:t>
      </w:r>
      <w:r w:rsidRPr="003670FC">
        <w:rPr>
          <w:rFonts w:ascii="仿宋_GB2312" w:eastAsia="仿宋_GB2312"/>
          <w:sz w:val="32"/>
          <w:szCs w:val="32"/>
        </w:rPr>
        <w:t xml:space="preserve"> </w:t>
      </w:r>
    </w:p>
    <w:p w:rsidR="00E5608E" w:rsidRPr="003670FC" w:rsidRDefault="00E5608E" w:rsidP="00464305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</w:t>
      </w:r>
    </w:p>
    <w:p w:rsidR="00E5608E" w:rsidRPr="003670FC" w:rsidRDefault="00E5608E" w:rsidP="00464305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</w:p>
    <w:p w:rsidR="00E5608E" w:rsidRPr="003670FC" w:rsidRDefault="00E5608E" w:rsidP="00464305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 </w:t>
      </w:r>
      <w:r w:rsidRPr="003670FC">
        <w:rPr>
          <w:rFonts w:ascii="仿宋_GB2312" w:eastAsia="仿宋_GB2312" w:hint="eastAsia"/>
          <w:bCs/>
          <w:sz w:val="32"/>
          <w:szCs w:val="32"/>
        </w:rPr>
        <w:t>部门公章</w:t>
      </w:r>
    </w:p>
    <w:p w:rsidR="00E5608E" w:rsidRPr="003670FC" w:rsidRDefault="00E5608E" w:rsidP="00464305">
      <w:pPr>
        <w:ind w:firstLineChars="246" w:firstLine="31680"/>
        <w:rPr>
          <w:rFonts w:ascii="仿宋_GB2312" w:eastAsia="仿宋_GB2312"/>
          <w:bCs/>
          <w:sz w:val="32"/>
          <w:szCs w:val="32"/>
        </w:rPr>
      </w:pPr>
      <w:r w:rsidRPr="003670FC">
        <w:rPr>
          <w:rFonts w:ascii="仿宋_GB2312" w:eastAsia="仿宋_GB2312"/>
          <w:bCs/>
          <w:sz w:val="32"/>
          <w:szCs w:val="32"/>
        </w:rPr>
        <w:t xml:space="preserve">                             </w:t>
      </w:r>
      <w:r w:rsidRPr="003670FC">
        <w:rPr>
          <w:rFonts w:ascii="仿宋_GB2312" w:eastAsia="仿宋_GB2312" w:hint="eastAsia"/>
          <w:bCs/>
          <w:sz w:val="32"/>
          <w:szCs w:val="32"/>
        </w:rPr>
        <w:t>年</w:t>
      </w:r>
      <w:r w:rsidRPr="003670FC"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月</w:t>
      </w:r>
      <w:r w:rsidRPr="003670FC">
        <w:rPr>
          <w:rFonts w:ascii="仿宋_GB2312" w:eastAsia="仿宋_GB2312"/>
          <w:bCs/>
          <w:sz w:val="32"/>
          <w:szCs w:val="32"/>
        </w:rPr>
        <w:t xml:space="preserve">  </w:t>
      </w:r>
      <w:r w:rsidRPr="003670FC">
        <w:rPr>
          <w:rFonts w:ascii="仿宋_GB2312" w:eastAsia="仿宋_GB2312" w:hint="eastAsia"/>
          <w:bCs/>
          <w:sz w:val="32"/>
          <w:szCs w:val="32"/>
        </w:rPr>
        <w:t>日</w:t>
      </w:r>
    </w:p>
    <w:p w:rsidR="00E5608E" w:rsidRPr="001577C9" w:rsidRDefault="00E5608E" w:rsidP="00464305">
      <w:pPr>
        <w:rPr>
          <w:sz w:val="28"/>
          <w:szCs w:val="28"/>
        </w:rPr>
      </w:pPr>
    </w:p>
    <w:p w:rsidR="00E5608E" w:rsidRDefault="00E5608E"/>
    <w:sectPr w:rsidR="00E5608E" w:rsidSect="00E5608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305"/>
    <w:rsid w:val="00000230"/>
    <w:rsid w:val="00014B27"/>
    <w:rsid w:val="00016BEB"/>
    <w:rsid w:val="000221D9"/>
    <w:rsid w:val="00035531"/>
    <w:rsid w:val="00043C6C"/>
    <w:rsid w:val="00095B0A"/>
    <w:rsid w:val="000A7A7D"/>
    <w:rsid w:val="000B7E2F"/>
    <w:rsid w:val="000C09CA"/>
    <w:rsid w:val="000C498B"/>
    <w:rsid w:val="000D4F57"/>
    <w:rsid w:val="001125F3"/>
    <w:rsid w:val="001130F0"/>
    <w:rsid w:val="00136BB1"/>
    <w:rsid w:val="00150A7F"/>
    <w:rsid w:val="001577C9"/>
    <w:rsid w:val="001622B8"/>
    <w:rsid w:val="00171C02"/>
    <w:rsid w:val="0017417E"/>
    <w:rsid w:val="00174668"/>
    <w:rsid w:val="00181725"/>
    <w:rsid w:val="001A1D8D"/>
    <w:rsid w:val="001A4A1F"/>
    <w:rsid w:val="001D3A7D"/>
    <w:rsid w:val="002044AA"/>
    <w:rsid w:val="002152EE"/>
    <w:rsid w:val="0022701B"/>
    <w:rsid w:val="0023101F"/>
    <w:rsid w:val="00233119"/>
    <w:rsid w:val="002343CD"/>
    <w:rsid w:val="0024336C"/>
    <w:rsid w:val="0026185C"/>
    <w:rsid w:val="00263410"/>
    <w:rsid w:val="002638A6"/>
    <w:rsid w:val="00265EE8"/>
    <w:rsid w:val="00292DF8"/>
    <w:rsid w:val="002A0753"/>
    <w:rsid w:val="002A718D"/>
    <w:rsid w:val="002D4DD0"/>
    <w:rsid w:val="002E1B8D"/>
    <w:rsid w:val="002E7DAD"/>
    <w:rsid w:val="00310AD7"/>
    <w:rsid w:val="00314CDE"/>
    <w:rsid w:val="00361CD2"/>
    <w:rsid w:val="003670FC"/>
    <w:rsid w:val="00372086"/>
    <w:rsid w:val="00373DEE"/>
    <w:rsid w:val="0038234B"/>
    <w:rsid w:val="003B6A16"/>
    <w:rsid w:val="003C2960"/>
    <w:rsid w:val="003C3DFB"/>
    <w:rsid w:val="003D5428"/>
    <w:rsid w:val="003D6708"/>
    <w:rsid w:val="003E5323"/>
    <w:rsid w:val="003E5717"/>
    <w:rsid w:val="003F4355"/>
    <w:rsid w:val="003F452A"/>
    <w:rsid w:val="004043DE"/>
    <w:rsid w:val="00416629"/>
    <w:rsid w:val="00425329"/>
    <w:rsid w:val="00447D20"/>
    <w:rsid w:val="004562DE"/>
    <w:rsid w:val="00464305"/>
    <w:rsid w:val="00465B84"/>
    <w:rsid w:val="0047092B"/>
    <w:rsid w:val="00490DD4"/>
    <w:rsid w:val="0049305B"/>
    <w:rsid w:val="0049675B"/>
    <w:rsid w:val="004A2F96"/>
    <w:rsid w:val="004A7DE7"/>
    <w:rsid w:val="004D0C38"/>
    <w:rsid w:val="004E4C17"/>
    <w:rsid w:val="004F4ACB"/>
    <w:rsid w:val="004F724D"/>
    <w:rsid w:val="00514E93"/>
    <w:rsid w:val="00523886"/>
    <w:rsid w:val="0052441D"/>
    <w:rsid w:val="005539D6"/>
    <w:rsid w:val="00556C67"/>
    <w:rsid w:val="00567210"/>
    <w:rsid w:val="00573E2C"/>
    <w:rsid w:val="00574F80"/>
    <w:rsid w:val="005807BE"/>
    <w:rsid w:val="00596106"/>
    <w:rsid w:val="005A5B35"/>
    <w:rsid w:val="005B7953"/>
    <w:rsid w:val="005C7DC1"/>
    <w:rsid w:val="005D3C92"/>
    <w:rsid w:val="005E57BF"/>
    <w:rsid w:val="00602B66"/>
    <w:rsid w:val="0061092E"/>
    <w:rsid w:val="00616656"/>
    <w:rsid w:val="00634757"/>
    <w:rsid w:val="00646388"/>
    <w:rsid w:val="00674AD6"/>
    <w:rsid w:val="00675B1C"/>
    <w:rsid w:val="0068057F"/>
    <w:rsid w:val="00681E92"/>
    <w:rsid w:val="00697C41"/>
    <w:rsid w:val="006A365F"/>
    <w:rsid w:val="006A47CE"/>
    <w:rsid w:val="006D1DDC"/>
    <w:rsid w:val="006E3151"/>
    <w:rsid w:val="00702BE5"/>
    <w:rsid w:val="00712709"/>
    <w:rsid w:val="00712AD4"/>
    <w:rsid w:val="00721DF9"/>
    <w:rsid w:val="0073061B"/>
    <w:rsid w:val="007308BB"/>
    <w:rsid w:val="00730B1B"/>
    <w:rsid w:val="00732AD6"/>
    <w:rsid w:val="007367F9"/>
    <w:rsid w:val="00736E8E"/>
    <w:rsid w:val="00745CC0"/>
    <w:rsid w:val="00747B09"/>
    <w:rsid w:val="00756C39"/>
    <w:rsid w:val="007638D9"/>
    <w:rsid w:val="00767341"/>
    <w:rsid w:val="00773951"/>
    <w:rsid w:val="007829A6"/>
    <w:rsid w:val="00782C02"/>
    <w:rsid w:val="00792E36"/>
    <w:rsid w:val="00797E56"/>
    <w:rsid w:val="007A29BE"/>
    <w:rsid w:val="007A70BA"/>
    <w:rsid w:val="007B21D0"/>
    <w:rsid w:val="007B48E6"/>
    <w:rsid w:val="007C47FB"/>
    <w:rsid w:val="00815154"/>
    <w:rsid w:val="00815865"/>
    <w:rsid w:val="00823CD6"/>
    <w:rsid w:val="00871A39"/>
    <w:rsid w:val="008956E1"/>
    <w:rsid w:val="00897BF6"/>
    <w:rsid w:val="008A0EE4"/>
    <w:rsid w:val="008A4E49"/>
    <w:rsid w:val="008A51F1"/>
    <w:rsid w:val="008A6FFD"/>
    <w:rsid w:val="008D0708"/>
    <w:rsid w:val="008D1620"/>
    <w:rsid w:val="008D5C2E"/>
    <w:rsid w:val="008F0057"/>
    <w:rsid w:val="008F1261"/>
    <w:rsid w:val="008F32BA"/>
    <w:rsid w:val="0090268F"/>
    <w:rsid w:val="00912B80"/>
    <w:rsid w:val="00922975"/>
    <w:rsid w:val="0092774D"/>
    <w:rsid w:val="00931C0F"/>
    <w:rsid w:val="0094190B"/>
    <w:rsid w:val="00941FBF"/>
    <w:rsid w:val="00947BAE"/>
    <w:rsid w:val="009661DD"/>
    <w:rsid w:val="00975613"/>
    <w:rsid w:val="00980786"/>
    <w:rsid w:val="00991969"/>
    <w:rsid w:val="00991CE8"/>
    <w:rsid w:val="009A356E"/>
    <w:rsid w:val="009E75E6"/>
    <w:rsid w:val="00A16BF7"/>
    <w:rsid w:val="00A34E3A"/>
    <w:rsid w:val="00A37048"/>
    <w:rsid w:val="00A41F1A"/>
    <w:rsid w:val="00A43644"/>
    <w:rsid w:val="00A51813"/>
    <w:rsid w:val="00A52269"/>
    <w:rsid w:val="00A52E26"/>
    <w:rsid w:val="00A763B6"/>
    <w:rsid w:val="00AA0169"/>
    <w:rsid w:val="00AA3ABB"/>
    <w:rsid w:val="00AA7923"/>
    <w:rsid w:val="00AA7E1B"/>
    <w:rsid w:val="00AC1E4F"/>
    <w:rsid w:val="00AC404F"/>
    <w:rsid w:val="00AC5026"/>
    <w:rsid w:val="00AE198D"/>
    <w:rsid w:val="00AE7BFC"/>
    <w:rsid w:val="00AE7FE7"/>
    <w:rsid w:val="00AF1042"/>
    <w:rsid w:val="00AF321F"/>
    <w:rsid w:val="00B22976"/>
    <w:rsid w:val="00B2607D"/>
    <w:rsid w:val="00B46F5C"/>
    <w:rsid w:val="00B55CFA"/>
    <w:rsid w:val="00B70A5B"/>
    <w:rsid w:val="00B86B7F"/>
    <w:rsid w:val="00B9075D"/>
    <w:rsid w:val="00B93051"/>
    <w:rsid w:val="00B937CF"/>
    <w:rsid w:val="00B9472D"/>
    <w:rsid w:val="00B95483"/>
    <w:rsid w:val="00BA056C"/>
    <w:rsid w:val="00BA1A12"/>
    <w:rsid w:val="00BA2B49"/>
    <w:rsid w:val="00BB3F2B"/>
    <w:rsid w:val="00BB6031"/>
    <w:rsid w:val="00BC10F9"/>
    <w:rsid w:val="00BD2F76"/>
    <w:rsid w:val="00BD6D53"/>
    <w:rsid w:val="00C021C7"/>
    <w:rsid w:val="00C10487"/>
    <w:rsid w:val="00C149DB"/>
    <w:rsid w:val="00C36B9C"/>
    <w:rsid w:val="00C377B6"/>
    <w:rsid w:val="00C37868"/>
    <w:rsid w:val="00C4643D"/>
    <w:rsid w:val="00C571EE"/>
    <w:rsid w:val="00C64FD7"/>
    <w:rsid w:val="00C71E8F"/>
    <w:rsid w:val="00C94532"/>
    <w:rsid w:val="00C94A6B"/>
    <w:rsid w:val="00CA28A2"/>
    <w:rsid w:val="00CB7E65"/>
    <w:rsid w:val="00CC2699"/>
    <w:rsid w:val="00CC44B9"/>
    <w:rsid w:val="00CE354F"/>
    <w:rsid w:val="00D013BD"/>
    <w:rsid w:val="00D0568D"/>
    <w:rsid w:val="00D25F30"/>
    <w:rsid w:val="00D44ECA"/>
    <w:rsid w:val="00D50822"/>
    <w:rsid w:val="00D85E95"/>
    <w:rsid w:val="00D87CD3"/>
    <w:rsid w:val="00D9170D"/>
    <w:rsid w:val="00DB412E"/>
    <w:rsid w:val="00DC05D9"/>
    <w:rsid w:val="00DC1C95"/>
    <w:rsid w:val="00DC1E00"/>
    <w:rsid w:val="00DD3B20"/>
    <w:rsid w:val="00DD5158"/>
    <w:rsid w:val="00DE011F"/>
    <w:rsid w:val="00E22E99"/>
    <w:rsid w:val="00E2719D"/>
    <w:rsid w:val="00E27852"/>
    <w:rsid w:val="00E524F0"/>
    <w:rsid w:val="00E5608E"/>
    <w:rsid w:val="00E604D3"/>
    <w:rsid w:val="00E632B0"/>
    <w:rsid w:val="00E64DAB"/>
    <w:rsid w:val="00E717BA"/>
    <w:rsid w:val="00E72BA7"/>
    <w:rsid w:val="00E73F42"/>
    <w:rsid w:val="00E745FA"/>
    <w:rsid w:val="00E76140"/>
    <w:rsid w:val="00E83463"/>
    <w:rsid w:val="00E86FEF"/>
    <w:rsid w:val="00EA17A8"/>
    <w:rsid w:val="00EA4E08"/>
    <w:rsid w:val="00ED19BB"/>
    <w:rsid w:val="00ED1D75"/>
    <w:rsid w:val="00ED4DCC"/>
    <w:rsid w:val="00EF27CA"/>
    <w:rsid w:val="00F03ACF"/>
    <w:rsid w:val="00F0768F"/>
    <w:rsid w:val="00F13807"/>
    <w:rsid w:val="00F200DD"/>
    <w:rsid w:val="00F251AF"/>
    <w:rsid w:val="00F25550"/>
    <w:rsid w:val="00F3155C"/>
    <w:rsid w:val="00F50D8E"/>
    <w:rsid w:val="00F56717"/>
    <w:rsid w:val="00F5692B"/>
    <w:rsid w:val="00F65FA1"/>
    <w:rsid w:val="00F72CDE"/>
    <w:rsid w:val="00F75979"/>
    <w:rsid w:val="00F77CAA"/>
    <w:rsid w:val="00F850B0"/>
    <w:rsid w:val="00FA3F31"/>
    <w:rsid w:val="00FB0884"/>
    <w:rsid w:val="00FB1A8E"/>
    <w:rsid w:val="00FC0037"/>
    <w:rsid w:val="00FC4C63"/>
    <w:rsid w:val="00FE20D9"/>
    <w:rsid w:val="00FF196B"/>
    <w:rsid w:val="00FF3A1C"/>
    <w:rsid w:val="00FF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32</Words>
  <Characters>188</Characters>
  <Application>Microsoft Office Outlook</Application>
  <DocSecurity>0</DocSecurity>
  <Lines>0</Lines>
  <Paragraphs>0</Paragraphs>
  <ScaleCrop>false</ScaleCrop>
  <Company>微软公司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指导学生证明</dc:title>
  <dc:subject/>
  <dc:creator>微软用户</dc:creator>
  <cp:keywords/>
  <dc:description/>
  <cp:lastModifiedBy>Windows 用户</cp:lastModifiedBy>
  <cp:revision>2</cp:revision>
  <dcterms:created xsi:type="dcterms:W3CDTF">2022-11-09T02:23:00Z</dcterms:created>
  <dcterms:modified xsi:type="dcterms:W3CDTF">2022-11-09T02:23:00Z</dcterms:modified>
</cp:coreProperties>
</file>