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056" w:rsidRDefault="001B2056" w:rsidP="0076293A">
      <w:pPr>
        <w:rPr>
          <w:rFonts w:ascii="仿宋_GB2312" w:eastAsia="仿宋_GB2312"/>
          <w:color w:val="0000FF"/>
          <w:sz w:val="28"/>
          <w:szCs w:val="28"/>
        </w:rPr>
      </w:pPr>
    </w:p>
    <w:p w:rsidR="001B2056" w:rsidRDefault="001B2056" w:rsidP="0076293A">
      <w:pPr>
        <w:jc w:val="center"/>
        <w:rPr>
          <w:rFonts w:ascii="仿宋_GB2312" w:eastAsia="仿宋_GB2312"/>
          <w:color w:val="0000FF"/>
          <w:sz w:val="28"/>
          <w:szCs w:val="28"/>
        </w:rPr>
      </w:pPr>
    </w:p>
    <w:p w:rsidR="001B2056" w:rsidRPr="00BE5E12" w:rsidRDefault="001B2056" w:rsidP="0076293A">
      <w:pPr>
        <w:jc w:val="center"/>
        <w:rPr>
          <w:b/>
          <w:sz w:val="44"/>
          <w:szCs w:val="44"/>
        </w:rPr>
      </w:pPr>
      <w:r w:rsidRPr="00BE5E12">
        <w:rPr>
          <w:rFonts w:hint="eastAsia"/>
          <w:b/>
          <w:sz w:val="44"/>
          <w:szCs w:val="44"/>
        </w:rPr>
        <w:t>教学质量考核</w:t>
      </w:r>
      <w:r>
        <w:rPr>
          <w:rFonts w:hint="eastAsia"/>
          <w:b/>
          <w:sz w:val="44"/>
          <w:szCs w:val="44"/>
        </w:rPr>
        <w:t>优秀</w:t>
      </w:r>
      <w:r w:rsidRPr="00BE5E12">
        <w:rPr>
          <w:rFonts w:hint="eastAsia"/>
          <w:b/>
          <w:sz w:val="44"/>
          <w:szCs w:val="44"/>
        </w:rPr>
        <w:t>证明</w:t>
      </w:r>
    </w:p>
    <w:p w:rsidR="001B2056" w:rsidRPr="008D0708" w:rsidRDefault="001B2056" w:rsidP="0076293A">
      <w:pPr>
        <w:jc w:val="center"/>
        <w:rPr>
          <w:rFonts w:ascii="楷体_GB2312" w:eastAsia="楷体_GB2312"/>
          <w:sz w:val="30"/>
          <w:szCs w:val="30"/>
        </w:rPr>
      </w:pPr>
    </w:p>
    <w:p w:rsidR="001B2056" w:rsidRPr="00416629" w:rsidRDefault="001B2056" w:rsidP="0076293A">
      <w:pPr>
        <w:rPr>
          <w:b/>
          <w:sz w:val="32"/>
          <w:szCs w:val="32"/>
        </w:rPr>
      </w:pPr>
    </w:p>
    <w:p w:rsidR="001B2056" w:rsidRPr="008F2917" w:rsidRDefault="001B2056" w:rsidP="0076293A">
      <w:pPr>
        <w:spacing w:line="600" w:lineRule="exact"/>
        <w:ind w:firstLine="600"/>
        <w:rPr>
          <w:rFonts w:ascii="仿宋_GB2312" w:eastAsia="仿宋_GB2312"/>
          <w:sz w:val="30"/>
          <w:szCs w:val="30"/>
        </w:rPr>
      </w:pPr>
      <w:r w:rsidRPr="00BE5E12">
        <w:rPr>
          <w:rFonts w:ascii="仿宋_GB2312" w:eastAsia="仿宋_GB2312" w:hint="eastAsia"/>
          <w:sz w:val="30"/>
          <w:szCs w:val="30"/>
          <w:u w:val="single"/>
        </w:rPr>
        <w:t>×××</w:t>
      </w:r>
      <w:r w:rsidRPr="00005870">
        <w:rPr>
          <w:rFonts w:ascii="仿宋_GB2312" w:eastAsia="仿宋_GB2312" w:hint="eastAsia"/>
          <w:sz w:val="30"/>
          <w:szCs w:val="30"/>
        </w:rPr>
        <w:t>同志，系</w:t>
      </w:r>
      <w:r>
        <w:rPr>
          <w:rFonts w:ascii="仿宋_GB2312" w:eastAsia="仿宋_GB2312" w:hint="eastAsia"/>
          <w:sz w:val="30"/>
          <w:szCs w:val="30"/>
        </w:rPr>
        <w:t>我单位专职</w:t>
      </w:r>
      <w:r w:rsidRPr="00BE5E12">
        <w:rPr>
          <w:rFonts w:ascii="仿宋_GB2312" w:eastAsia="仿宋_GB2312" w:hint="eastAsia"/>
          <w:color w:val="FF0000"/>
          <w:sz w:val="30"/>
          <w:szCs w:val="30"/>
        </w:rPr>
        <w:t>（或兼职）</w:t>
      </w:r>
      <w:r>
        <w:rPr>
          <w:rFonts w:ascii="仿宋_GB2312" w:eastAsia="仿宋_GB2312" w:hint="eastAsia"/>
          <w:sz w:val="30"/>
          <w:szCs w:val="30"/>
        </w:rPr>
        <w:t>任课教师，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在</w:t>
      </w:r>
      <w:r>
        <w:rPr>
          <w:rFonts w:ascii="仿宋_GB2312" w:eastAsia="仿宋_GB2312"/>
          <w:sz w:val="30"/>
          <w:szCs w:val="30"/>
        </w:rPr>
        <w:t>20</w:t>
      </w:r>
      <w:r w:rsidRPr="00E2427E">
        <w:rPr>
          <w:rFonts w:ascii="仿宋_GB2312" w:eastAsia="仿宋_GB2312" w:hint="eastAsia"/>
          <w:sz w:val="30"/>
          <w:szCs w:val="30"/>
        </w:rPr>
        <w:t>××</w:t>
      </w:r>
      <w:r>
        <w:rPr>
          <w:rFonts w:ascii="仿宋_GB2312" w:eastAsia="仿宋_GB2312"/>
          <w:sz w:val="30"/>
          <w:szCs w:val="30"/>
        </w:rPr>
        <w:t>-20</w:t>
      </w:r>
      <w:r w:rsidRPr="00E2427E">
        <w:rPr>
          <w:rFonts w:ascii="仿宋_GB2312" w:eastAsia="仿宋_GB2312" w:hint="eastAsia"/>
          <w:sz w:val="30"/>
          <w:szCs w:val="30"/>
        </w:rPr>
        <w:t>××</w:t>
      </w:r>
      <w:r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/>
          <w:sz w:val="30"/>
          <w:szCs w:val="30"/>
        </w:rPr>
        <w:t>20</w:t>
      </w:r>
      <w:r w:rsidRPr="00E2427E">
        <w:rPr>
          <w:rFonts w:ascii="仿宋_GB2312" w:eastAsia="仿宋_GB2312" w:hint="eastAsia"/>
          <w:sz w:val="30"/>
          <w:szCs w:val="30"/>
        </w:rPr>
        <w:t>××</w:t>
      </w:r>
      <w:r>
        <w:rPr>
          <w:rFonts w:ascii="仿宋_GB2312" w:eastAsia="仿宋_GB2312"/>
          <w:sz w:val="30"/>
          <w:szCs w:val="30"/>
        </w:rPr>
        <w:t>-20</w:t>
      </w:r>
      <w:r w:rsidRPr="00E2427E">
        <w:rPr>
          <w:rFonts w:ascii="仿宋_GB2312" w:eastAsia="仿宋_GB2312" w:hint="eastAsia"/>
          <w:sz w:val="30"/>
          <w:szCs w:val="30"/>
        </w:rPr>
        <w:t>××</w:t>
      </w:r>
      <w:r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/>
          <w:sz w:val="30"/>
          <w:szCs w:val="30"/>
        </w:rPr>
        <w:t>20</w:t>
      </w:r>
      <w:r w:rsidRPr="00E2427E">
        <w:rPr>
          <w:rFonts w:ascii="仿宋_GB2312" w:eastAsia="仿宋_GB2312" w:hint="eastAsia"/>
          <w:sz w:val="30"/>
          <w:szCs w:val="30"/>
        </w:rPr>
        <w:t>××</w:t>
      </w:r>
      <w:r>
        <w:rPr>
          <w:rFonts w:ascii="仿宋_GB2312" w:eastAsia="仿宋_GB2312"/>
          <w:sz w:val="30"/>
          <w:szCs w:val="30"/>
        </w:rPr>
        <w:t>-20</w:t>
      </w:r>
      <w:r w:rsidRPr="00E2427E">
        <w:rPr>
          <w:rFonts w:ascii="仿宋_GB2312" w:eastAsia="仿宋_GB2312" w:hint="eastAsia"/>
          <w:sz w:val="30"/>
          <w:szCs w:val="30"/>
        </w:rPr>
        <w:t>××</w:t>
      </w:r>
      <w:r>
        <w:rPr>
          <w:rFonts w:ascii="仿宋_GB2312" w:eastAsia="仿宋_GB2312" w:hint="eastAsia"/>
          <w:sz w:val="30"/>
          <w:szCs w:val="30"/>
        </w:rPr>
        <w:t>学年教学质量考核</w:t>
      </w:r>
      <w:r w:rsidRPr="008F2917">
        <w:rPr>
          <w:rFonts w:ascii="仿宋_GB2312" w:eastAsia="仿宋_GB2312" w:hint="eastAsia"/>
          <w:sz w:val="30"/>
          <w:szCs w:val="30"/>
        </w:rPr>
        <w:t>等级为优秀。</w:t>
      </w:r>
    </w:p>
    <w:p w:rsidR="001B2056" w:rsidRPr="00005870" w:rsidRDefault="001B2056" w:rsidP="0076293A">
      <w:pPr>
        <w:spacing w:line="600" w:lineRule="exact"/>
        <w:ind w:firstLine="600"/>
        <w:rPr>
          <w:rFonts w:ascii="仿宋_GB2312" w:eastAsia="仿宋_GB2312"/>
          <w:sz w:val="30"/>
          <w:szCs w:val="30"/>
        </w:rPr>
      </w:pPr>
      <w:r w:rsidRPr="00005870">
        <w:rPr>
          <w:rFonts w:ascii="仿宋_GB2312" w:eastAsia="仿宋_GB2312" w:hint="eastAsia"/>
          <w:sz w:val="30"/>
          <w:szCs w:val="30"/>
        </w:rPr>
        <w:t>特此证明。</w:t>
      </w:r>
    </w:p>
    <w:p w:rsidR="001B2056" w:rsidRDefault="001B2056" w:rsidP="00E2427E">
      <w:pPr>
        <w:ind w:firstLineChars="750" w:firstLine="31680"/>
        <w:rPr>
          <w:rFonts w:ascii="仿宋_GB2312" w:eastAsia="仿宋_GB2312"/>
          <w:sz w:val="32"/>
          <w:szCs w:val="32"/>
        </w:rPr>
      </w:pPr>
    </w:p>
    <w:p w:rsidR="001B2056" w:rsidRDefault="001B2056" w:rsidP="00E2427E">
      <w:pPr>
        <w:ind w:firstLineChars="250" w:firstLine="31680"/>
        <w:rPr>
          <w:rFonts w:ascii="仿宋_GB2312" w:eastAsia="仿宋_GB2312"/>
          <w:sz w:val="32"/>
          <w:szCs w:val="32"/>
        </w:rPr>
      </w:pPr>
    </w:p>
    <w:p w:rsidR="001B2056" w:rsidRPr="00DA4149" w:rsidRDefault="001B2056" w:rsidP="00DA4149">
      <w:pPr>
        <w:rPr>
          <w:rFonts w:ascii="仿宋_GB2312" w:eastAsia="仿宋_GB2312"/>
          <w:sz w:val="28"/>
          <w:szCs w:val="28"/>
        </w:rPr>
      </w:pPr>
      <w:r w:rsidRPr="006E3B85">
        <w:rPr>
          <w:rFonts w:ascii="仿宋_GB2312" w:eastAsia="仿宋_GB2312" w:hint="eastAsia"/>
          <w:sz w:val="28"/>
          <w:szCs w:val="28"/>
        </w:rPr>
        <w:t>教学单位负责人：</w:t>
      </w:r>
      <w:r>
        <w:rPr>
          <w:rFonts w:ascii="仿宋_GB2312" w:eastAsia="仿宋_GB2312"/>
          <w:sz w:val="28"/>
          <w:szCs w:val="28"/>
        </w:rPr>
        <w:t xml:space="preserve">            </w:t>
      </w:r>
      <w:r>
        <w:rPr>
          <w:rFonts w:ascii="仿宋_GB2312" w:eastAsia="仿宋_GB2312" w:hint="eastAsia"/>
          <w:sz w:val="28"/>
          <w:szCs w:val="28"/>
        </w:rPr>
        <w:t>教学质量监控办公室</w:t>
      </w:r>
      <w:r w:rsidRPr="00DA4149">
        <w:rPr>
          <w:rFonts w:ascii="仿宋_GB2312" w:eastAsia="仿宋_GB2312" w:hint="eastAsia"/>
          <w:sz w:val="28"/>
          <w:szCs w:val="28"/>
        </w:rPr>
        <w:t>审核人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1B2056" w:rsidRDefault="001B2056" w:rsidP="00DA4149">
      <w:pPr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>（签字、盖章</w:t>
      </w:r>
      <w:r w:rsidRPr="006E3B85"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/>
          <w:sz w:val="28"/>
          <w:szCs w:val="28"/>
        </w:rPr>
        <w:t xml:space="preserve">                         </w:t>
      </w:r>
      <w:r>
        <w:rPr>
          <w:rFonts w:ascii="仿宋_GB2312" w:eastAsia="仿宋_GB2312" w:hint="eastAsia"/>
          <w:sz w:val="28"/>
          <w:szCs w:val="28"/>
        </w:rPr>
        <w:t>（签字、盖章</w:t>
      </w:r>
      <w:r w:rsidRPr="006E3B85">
        <w:rPr>
          <w:rFonts w:ascii="仿宋_GB2312" w:eastAsia="仿宋_GB2312" w:hint="eastAsia"/>
          <w:sz w:val="28"/>
          <w:szCs w:val="28"/>
        </w:rPr>
        <w:t>）</w:t>
      </w:r>
    </w:p>
    <w:p w:rsidR="001B2056" w:rsidRPr="006E3B85" w:rsidRDefault="001B2056" w:rsidP="00DA4149">
      <w:pPr>
        <w:ind w:firstLineChars="650" w:firstLine="31680"/>
        <w:rPr>
          <w:rFonts w:ascii="仿宋_GB2312" w:eastAsia="仿宋_GB2312"/>
          <w:sz w:val="28"/>
          <w:szCs w:val="28"/>
        </w:rPr>
      </w:pPr>
      <w:r w:rsidRPr="006E3B85">
        <w:rPr>
          <w:rFonts w:ascii="仿宋_GB2312" w:eastAsia="仿宋_GB2312" w:hint="eastAsia"/>
          <w:sz w:val="28"/>
          <w:szCs w:val="28"/>
        </w:rPr>
        <w:t>年</w:t>
      </w:r>
      <w:r w:rsidRPr="006E3B85">
        <w:rPr>
          <w:rFonts w:ascii="仿宋_GB2312" w:eastAsia="仿宋_GB2312"/>
          <w:sz w:val="28"/>
          <w:szCs w:val="28"/>
        </w:rPr>
        <w:t xml:space="preserve">  </w:t>
      </w:r>
      <w:r w:rsidRPr="006E3B85">
        <w:rPr>
          <w:rFonts w:ascii="仿宋_GB2312" w:eastAsia="仿宋_GB2312" w:hint="eastAsia"/>
          <w:sz w:val="28"/>
          <w:szCs w:val="28"/>
        </w:rPr>
        <w:t>月</w:t>
      </w:r>
      <w:r w:rsidRPr="006E3B85"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日</w:t>
      </w:r>
      <w:r>
        <w:rPr>
          <w:rFonts w:ascii="仿宋_GB2312" w:eastAsia="仿宋_GB2312"/>
          <w:sz w:val="28"/>
          <w:szCs w:val="28"/>
        </w:rPr>
        <w:t xml:space="preserve">                          </w:t>
      </w:r>
      <w:r w:rsidRPr="006E3B85">
        <w:rPr>
          <w:rFonts w:ascii="仿宋_GB2312" w:eastAsia="仿宋_GB2312" w:hint="eastAsia"/>
          <w:sz w:val="28"/>
          <w:szCs w:val="28"/>
        </w:rPr>
        <w:t>年</w:t>
      </w:r>
      <w:r w:rsidRPr="006E3B85">
        <w:rPr>
          <w:rFonts w:ascii="仿宋_GB2312" w:eastAsia="仿宋_GB2312"/>
          <w:sz w:val="28"/>
          <w:szCs w:val="28"/>
        </w:rPr>
        <w:t xml:space="preserve">  </w:t>
      </w:r>
      <w:r w:rsidRPr="006E3B85">
        <w:rPr>
          <w:rFonts w:ascii="仿宋_GB2312" w:eastAsia="仿宋_GB2312" w:hint="eastAsia"/>
          <w:sz w:val="28"/>
          <w:szCs w:val="28"/>
        </w:rPr>
        <w:t>月</w:t>
      </w:r>
      <w:r w:rsidRPr="006E3B85"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1B2056" w:rsidRPr="006E3B85" w:rsidRDefault="001B2056" w:rsidP="00DA4149">
      <w:pPr>
        <w:ind w:firstLineChars="800" w:firstLine="31680"/>
        <w:rPr>
          <w:rFonts w:ascii="仿宋_GB2312" w:eastAsia="仿宋_GB2312"/>
          <w:sz w:val="28"/>
          <w:szCs w:val="28"/>
        </w:rPr>
      </w:pPr>
    </w:p>
    <w:p w:rsidR="001B2056" w:rsidRDefault="001B2056" w:rsidP="0076293A">
      <w:pPr>
        <w:rPr>
          <w:rFonts w:ascii="仿宋_GB2312" w:eastAsia="仿宋_GB2312"/>
          <w:sz w:val="28"/>
          <w:szCs w:val="28"/>
        </w:rPr>
      </w:pPr>
    </w:p>
    <w:p w:rsidR="001B2056" w:rsidRDefault="001B2056" w:rsidP="0076293A"/>
    <w:sectPr w:rsidR="001B2056" w:rsidSect="00664E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293A"/>
    <w:rsid w:val="00000230"/>
    <w:rsid w:val="00005870"/>
    <w:rsid w:val="00014B27"/>
    <w:rsid w:val="00016BEB"/>
    <w:rsid w:val="000221D9"/>
    <w:rsid w:val="00035531"/>
    <w:rsid w:val="00043C6C"/>
    <w:rsid w:val="00095B0A"/>
    <w:rsid w:val="000A7A7D"/>
    <w:rsid w:val="000B7E2F"/>
    <w:rsid w:val="000C09CA"/>
    <w:rsid w:val="000C498B"/>
    <w:rsid w:val="000D4F57"/>
    <w:rsid w:val="001125F3"/>
    <w:rsid w:val="001130F0"/>
    <w:rsid w:val="00136BB1"/>
    <w:rsid w:val="00150A7F"/>
    <w:rsid w:val="001622B8"/>
    <w:rsid w:val="00171C02"/>
    <w:rsid w:val="0017417E"/>
    <w:rsid w:val="00174668"/>
    <w:rsid w:val="00181725"/>
    <w:rsid w:val="00190159"/>
    <w:rsid w:val="001A1D8D"/>
    <w:rsid w:val="001A4A1F"/>
    <w:rsid w:val="001B2056"/>
    <w:rsid w:val="001D3A7D"/>
    <w:rsid w:val="001D7296"/>
    <w:rsid w:val="002044AA"/>
    <w:rsid w:val="002152EE"/>
    <w:rsid w:val="0022701B"/>
    <w:rsid w:val="0023101F"/>
    <w:rsid w:val="00233119"/>
    <w:rsid w:val="002343CD"/>
    <w:rsid w:val="0024336C"/>
    <w:rsid w:val="0026185C"/>
    <w:rsid w:val="00263410"/>
    <w:rsid w:val="002638A6"/>
    <w:rsid w:val="00265EE8"/>
    <w:rsid w:val="00292DF8"/>
    <w:rsid w:val="002A0753"/>
    <w:rsid w:val="002A718D"/>
    <w:rsid w:val="002D4DD0"/>
    <w:rsid w:val="002E1B8D"/>
    <w:rsid w:val="002E7DAD"/>
    <w:rsid w:val="00310AD7"/>
    <w:rsid w:val="00314CDE"/>
    <w:rsid w:val="00361CD2"/>
    <w:rsid w:val="00372086"/>
    <w:rsid w:val="00373DEE"/>
    <w:rsid w:val="0038234B"/>
    <w:rsid w:val="003B6A16"/>
    <w:rsid w:val="003C3DFB"/>
    <w:rsid w:val="003D5428"/>
    <w:rsid w:val="003D6708"/>
    <w:rsid w:val="003E5323"/>
    <w:rsid w:val="003E5717"/>
    <w:rsid w:val="003F4355"/>
    <w:rsid w:val="003F452A"/>
    <w:rsid w:val="004043DE"/>
    <w:rsid w:val="00416629"/>
    <w:rsid w:val="00425329"/>
    <w:rsid w:val="00447D20"/>
    <w:rsid w:val="004562DE"/>
    <w:rsid w:val="00465B84"/>
    <w:rsid w:val="0047092B"/>
    <w:rsid w:val="00490DD4"/>
    <w:rsid w:val="0049305B"/>
    <w:rsid w:val="0049675B"/>
    <w:rsid w:val="004A2F96"/>
    <w:rsid w:val="004A7DE7"/>
    <w:rsid w:val="004D0C38"/>
    <w:rsid w:val="004E4C17"/>
    <w:rsid w:val="004F724D"/>
    <w:rsid w:val="00514E93"/>
    <w:rsid w:val="00523886"/>
    <w:rsid w:val="0052441D"/>
    <w:rsid w:val="005539D6"/>
    <w:rsid w:val="00556C67"/>
    <w:rsid w:val="00567210"/>
    <w:rsid w:val="00573E2C"/>
    <w:rsid w:val="00574F80"/>
    <w:rsid w:val="00596106"/>
    <w:rsid w:val="005A5B35"/>
    <w:rsid w:val="005B3334"/>
    <w:rsid w:val="005B7953"/>
    <w:rsid w:val="005C7DC1"/>
    <w:rsid w:val="005D3C92"/>
    <w:rsid w:val="005E57BF"/>
    <w:rsid w:val="00602B66"/>
    <w:rsid w:val="0061092E"/>
    <w:rsid w:val="00616656"/>
    <w:rsid w:val="00634757"/>
    <w:rsid w:val="00646388"/>
    <w:rsid w:val="0064696A"/>
    <w:rsid w:val="00664E11"/>
    <w:rsid w:val="00674AD6"/>
    <w:rsid w:val="00675B1C"/>
    <w:rsid w:val="0068057F"/>
    <w:rsid w:val="00681E92"/>
    <w:rsid w:val="00697C41"/>
    <w:rsid w:val="006A365F"/>
    <w:rsid w:val="006A7CCD"/>
    <w:rsid w:val="006E3151"/>
    <w:rsid w:val="006E3B85"/>
    <w:rsid w:val="00702BE5"/>
    <w:rsid w:val="00712709"/>
    <w:rsid w:val="00721DF9"/>
    <w:rsid w:val="0073061B"/>
    <w:rsid w:val="007308BB"/>
    <w:rsid w:val="00732AD6"/>
    <w:rsid w:val="007367F9"/>
    <w:rsid w:val="00736E8E"/>
    <w:rsid w:val="00745CC0"/>
    <w:rsid w:val="00747B09"/>
    <w:rsid w:val="00756C39"/>
    <w:rsid w:val="007607AC"/>
    <w:rsid w:val="0076293A"/>
    <w:rsid w:val="007638D9"/>
    <w:rsid w:val="00767341"/>
    <w:rsid w:val="00773951"/>
    <w:rsid w:val="007829A6"/>
    <w:rsid w:val="00782C02"/>
    <w:rsid w:val="00792E36"/>
    <w:rsid w:val="00797E56"/>
    <w:rsid w:val="007A29BE"/>
    <w:rsid w:val="007A70BA"/>
    <w:rsid w:val="007B21D0"/>
    <w:rsid w:val="007B48E6"/>
    <w:rsid w:val="007C47FB"/>
    <w:rsid w:val="00815154"/>
    <w:rsid w:val="00815865"/>
    <w:rsid w:val="00823CD6"/>
    <w:rsid w:val="00871A39"/>
    <w:rsid w:val="008956E1"/>
    <w:rsid w:val="00897BF6"/>
    <w:rsid w:val="008A0EE4"/>
    <w:rsid w:val="008A4E49"/>
    <w:rsid w:val="008A51F1"/>
    <w:rsid w:val="008A6FFD"/>
    <w:rsid w:val="008D0708"/>
    <w:rsid w:val="008D1620"/>
    <w:rsid w:val="008D5C2E"/>
    <w:rsid w:val="008E7C05"/>
    <w:rsid w:val="008F0057"/>
    <w:rsid w:val="008F1261"/>
    <w:rsid w:val="008F2917"/>
    <w:rsid w:val="008F32BA"/>
    <w:rsid w:val="0090268F"/>
    <w:rsid w:val="00912B80"/>
    <w:rsid w:val="00922975"/>
    <w:rsid w:val="0092774D"/>
    <w:rsid w:val="00931C0F"/>
    <w:rsid w:val="0094190B"/>
    <w:rsid w:val="00941FBF"/>
    <w:rsid w:val="00947BAE"/>
    <w:rsid w:val="009661DD"/>
    <w:rsid w:val="00975613"/>
    <w:rsid w:val="00980786"/>
    <w:rsid w:val="00991969"/>
    <w:rsid w:val="00991CE8"/>
    <w:rsid w:val="00994D07"/>
    <w:rsid w:val="009A356E"/>
    <w:rsid w:val="009E1060"/>
    <w:rsid w:val="009E75E6"/>
    <w:rsid w:val="00A16BF7"/>
    <w:rsid w:val="00A37048"/>
    <w:rsid w:val="00A41F1A"/>
    <w:rsid w:val="00A43644"/>
    <w:rsid w:val="00A51813"/>
    <w:rsid w:val="00A52269"/>
    <w:rsid w:val="00A52E26"/>
    <w:rsid w:val="00A763B6"/>
    <w:rsid w:val="00AA0169"/>
    <w:rsid w:val="00AA3ABB"/>
    <w:rsid w:val="00AA7923"/>
    <w:rsid w:val="00AA7E1B"/>
    <w:rsid w:val="00AB0652"/>
    <w:rsid w:val="00AC1E4F"/>
    <w:rsid w:val="00AC404F"/>
    <w:rsid w:val="00AC5026"/>
    <w:rsid w:val="00AE198D"/>
    <w:rsid w:val="00AE7FE7"/>
    <w:rsid w:val="00AF1042"/>
    <w:rsid w:val="00AF321F"/>
    <w:rsid w:val="00B22976"/>
    <w:rsid w:val="00B2607D"/>
    <w:rsid w:val="00B46F5C"/>
    <w:rsid w:val="00B55CFA"/>
    <w:rsid w:val="00B70A5B"/>
    <w:rsid w:val="00B86B7F"/>
    <w:rsid w:val="00B9075D"/>
    <w:rsid w:val="00B93051"/>
    <w:rsid w:val="00B937CF"/>
    <w:rsid w:val="00B9472D"/>
    <w:rsid w:val="00B95483"/>
    <w:rsid w:val="00BA056C"/>
    <w:rsid w:val="00BA1A12"/>
    <w:rsid w:val="00BA2B49"/>
    <w:rsid w:val="00BB3F2B"/>
    <w:rsid w:val="00BB6031"/>
    <w:rsid w:val="00BC10F9"/>
    <w:rsid w:val="00BD2F76"/>
    <w:rsid w:val="00BD6D53"/>
    <w:rsid w:val="00BE5E12"/>
    <w:rsid w:val="00C021C7"/>
    <w:rsid w:val="00C10487"/>
    <w:rsid w:val="00C149DB"/>
    <w:rsid w:val="00C36B9C"/>
    <w:rsid w:val="00C377B6"/>
    <w:rsid w:val="00C37868"/>
    <w:rsid w:val="00C4643D"/>
    <w:rsid w:val="00C571EE"/>
    <w:rsid w:val="00C64FD7"/>
    <w:rsid w:val="00C71E8F"/>
    <w:rsid w:val="00C73FE9"/>
    <w:rsid w:val="00C94532"/>
    <w:rsid w:val="00C94A6B"/>
    <w:rsid w:val="00CA28A2"/>
    <w:rsid w:val="00CB7E65"/>
    <w:rsid w:val="00CC44B9"/>
    <w:rsid w:val="00CE354F"/>
    <w:rsid w:val="00D013BD"/>
    <w:rsid w:val="00D0568D"/>
    <w:rsid w:val="00D25F30"/>
    <w:rsid w:val="00D44ECA"/>
    <w:rsid w:val="00D50822"/>
    <w:rsid w:val="00D85E95"/>
    <w:rsid w:val="00D87CD3"/>
    <w:rsid w:val="00D9170D"/>
    <w:rsid w:val="00D93FEB"/>
    <w:rsid w:val="00DA4149"/>
    <w:rsid w:val="00DC05D9"/>
    <w:rsid w:val="00DC1C95"/>
    <w:rsid w:val="00DC1E00"/>
    <w:rsid w:val="00DD3B20"/>
    <w:rsid w:val="00DD5158"/>
    <w:rsid w:val="00DE011F"/>
    <w:rsid w:val="00E22E99"/>
    <w:rsid w:val="00E2427E"/>
    <w:rsid w:val="00E2719D"/>
    <w:rsid w:val="00E27852"/>
    <w:rsid w:val="00E524F0"/>
    <w:rsid w:val="00E604D3"/>
    <w:rsid w:val="00E632B0"/>
    <w:rsid w:val="00E64DAB"/>
    <w:rsid w:val="00E717BA"/>
    <w:rsid w:val="00E72BA7"/>
    <w:rsid w:val="00E73F42"/>
    <w:rsid w:val="00E76140"/>
    <w:rsid w:val="00E83463"/>
    <w:rsid w:val="00E86FEF"/>
    <w:rsid w:val="00EA17A8"/>
    <w:rsid w:val="00EA4E08"/>
    <w:rsid w:val="00ED19BB"/>
    <w:rsid w:val="00ED1D75"/>
    <w:rsid w:val="00ED4DCC"/>
    <w:rsid w:val="00EF27CA"/>
    <w:rsid w:val="00F03ACF"/>
    <w:rsid w:val="00F0768F"/>
    <w:rsid w:val="00F13807"/>
    <w:rsid w:val="00F200DD"/>
    <w:rsid w:val="00F251AF"/>
    <w:rsid w:val="00F25550"/>
    <w:rsid w:val="00F26E51"/>
    <w:rsid w:val="00F3155C"/>
    <w:rsid w:val="00F50D8E"/>
    <w:rsid w:val="00F56717"/>
    <w:rsid w:val="00F5692B"/>
    <w:rsid w:val="00F65FA1"/>
    <w:rsid w:val="00F72CDE"/>
    <w:rsid w:val="00F75979"/>
    <w:rsid w:val="00F77CAA"/>
    <w:rsid w:val="00F8004B"/>
    <w:rsid w:val="00F850B0"/>
    <w:rsid w:val="00FA3F31"/>
    <w:rsid w:val="00FB0884"/>
    <w:rsid w:val="00FB1A8E"/>
    <w:rsid w:val="00FC0037"/>
    <w:rsid w:val="00FC4C63"/>
    <w:rsid w:val="00FE20D9"/>
    <w:rsid w:val="00FF196B"/>
    <w:rsid w:val="00FF3A1C"/>
    <w:rsid w:val="00FF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15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31</Words>
  <Characters>178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教学质量考核证明</dc:title>
  <dc:subject/>
  <dc:creator>微软用户</dc:creator>
  <cp:keywords/>
  <dc:description/>
  <cp:lastModifiedBy>Windows 用户</cp:lastModifiedBy>
  <cp:revision>8</cp:revision>
  <dcterms:created xsi:type="dcterms:W3CDTF">2022-11-18T02:15:00Z</dcterms:created>
  <dcterms:modified xsi:type="dcterms:W3CDTF">2023-11-16T10:05:00Z</dcterms:modified>
</cp:coreProperties>
</file>