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13F3" w:rsidRDefault="004513F3" w:rsidP="009524CB">
      <w:pPr>
        <w:rPr>
          <w:rFonts w:ascii="仿宋_GB2312" w:eastAsia="仿宋_GB2312"/>
          <w:color w:val="0000FF"/>
          <w:sz w:val="28"/>
          <w:szCs w:val="28"/>
        </w:rPr>
      </w:pPr>
    </w:p>
    <w:p w:rsidR="004513F3" w:rsidRDefault="004513F3" w:rsidP="009524CB">
      <w:pPr>
        <w:rPr>
          <w:rFonts w:ascii="仿宋_GB2312" w:eastAsia="仿宋_GB2312"/>
          <w:color w:val="0000FF"/>
          <w:sz w:val="28"/>
          <w:szCs w:val="28"/>
        </w:rPr>
      </w:pPr>
    </w:p>
    <w:p w:rsidR="004513F3" w:rsidRDefault="004513F3" w:rsidP="009524CB">
      <w:pPr>
        <w:rPr>
          <w:rFonts w:ascii="仿宋_GB2312" w:eastAsia="仿宋_GB2312"/>
          <w:color w:val="0000FF"/>
          <w:sz w:val="28"/>
          <w:szCs w:val="28"/>
        </w:rPr>
      </w:pPr>
    </w:p>
    <w:p w:rsidR="004513F3" w:rsidRDefault="004513F3" w:rsidP="009524CB">
      <w:pPr>
        <w:jc w:val="center"/>
        <w:rPr>
          <w:b/>
          <w:bCs/>
          <w:sz w:val="44"/>
          <w:szCs w:val="44"/>
        </w:rPr>
      </w:pPr>
      <w:r w:rsidRPr="00807901">
        <w:rPr>
          <w:rFonts w:hint="eastAsia"/>
          <w:b/>
          <w:bCs/>
          <w:sz w:val="44"/>
          <w:szCs w:val="44"/>
        </w:rPr>
        <w:t>书评专家鉴定意见表</w:t>
      </w:r>
    </w:p>
    <w:p w:rsidR="004513F3" w:rsidRDefault="004513F3" w:rsidP="009524CB">
      <w:pPr>
        <w:jc w:val="center"/>
        <w:rPr>
          <w:rFonts w:ascii="楷体_GB2312" w:eastAsia="楷体_GB2312"/>
          <w:color w:val="0000FF"/>
          <w:sz w:val="44"/>
          <w:szCs w:val="44"/>
        </w:rPr>
      </w:pPr>
      <w:r w:rsidRPr="00E27AF8">
        <w:rPr>
          <w:rFonts w:ascii="楷体_GB2312" w:eastAsia="楷体_GB2312" w:hint="eastAsia"/>
          <w:sz w:val="44"/>
          <w:szCs w:val="44"/>
        </w:rPr>
        <w:t>（空白插页）</w:t>
      </w:r>
    </w:p>
    <w:p w:rsidR="004513F3" w:rsidRDefault="004513F3" w:rsidP="009524CB">
      <w:pPr>
        <w:jc w:val="center"/>
        <w:rPr>
          <w:rFonts w:ascii="楷体_GB2312" w:eastAsia="楷体_GB2312"/>
          <w:color w:val="0000FF"/>
          <w:sz w:val="44"/>
          <w:szCs w:val="44"/>
        </w:rPr>
      </w:pPr>
    </w:p>
    <w:p w:rsidR="004513F3" w:rsidRDefault="004513F3" w:rsidP="009524CB">
      <w:pPr>
        <w:jc w:val="center"/>
        <w:rPr>
          <w:rFonts w:ascii="楷体_GB2312" w:eastAsia="楷体_GB2312"/>
          <w:color w:val="0000FF"/>
          <w:sz w:val="44"/>
          <w:szCs w:val="44"/>
        </w:rPr>
      </w:pPr>
    </w:p>
    <w:p w:rsidR="004513F3" w:rsidRDefault="004513F3" w:rsidP="009524CB">
      <w:pPr>
        <w:jc w:val="center"/>
        <w:rPr>
          <w:rFonts w:ascii="楷体_GB2312" w:eastAsia="楷体_GB2312"/>
          <w:color w:val="0000FF"/>
          <w:sz w:val="44"/>
          <w:szCs w:val="44"/>
        </w:rPr>
      </w:pPr>
    </w:p>
    <w:p w:rsidR="004513F3" w:rsidRPr="00093180" w:rsidRDefault="004513F3" w:rsidP="009524CB">
      <w:pPr>
        <w:jc w:val="center"/>
        <w:rPr>
          <w:rFonts w:ascii="楷体_GB2312" w:eastAsia="楷体_GB2312"/>
          <w:color w:val="0000FF"/>
          <w:sz w:val="32"/>
          <w:szCs w:val="32"/>
        </w:rPr>
      </w:pPr>
      <w:r w:rsidRPr="00093180">
        <w:rPr>
          <w:rFonts w:ascii="楷体_GB2312" w:eastAsia="楷体_GB2312" w:hint="eastAsia"/>
          <w:color w:val="0000FF"/>
          <w:sz w:val="32"/>
          <w:szCs w:val="32"/>
        </w:rPr>
        <w:t>此页打印后放在</w:t>
      </w:r>
      <w:r>
        <w:rPr>
          <w:rFonts w:ascii="楷体_GB2312" w:eastAsia="楷体_GB2312" w:hint="eastAsia"/>
          <w:color w:val="0000FF"/>
          <w:sz w:val="32"/>
          <w:szCs w:val="32"/>
        </w:rPr>
        <w:t>每篇</w:t>
      </w:r>
      <w:r>
        <w:rPr>
          <w:rFonts w:eastAsia="楷体_GB2312" w:hint="eastAsia"/>
          <w:color w:val="0000FF"/>
          <w:sz w:val="32"/>
          <w:szCs w:val="32"/>
        </w:rPr>
        <w:t>书评论文</w:t>
      </w:r>
      <w:r>
        <w:rPr>
          <w:rFonts w:ascii="楷体_GB2312" w:eastAsia="楷体_GB2312" w:hint="eastAsia"/>
          <w:color w:val="0000FF"/>
          <w:sz w:val="32"/>
          <w:szCs w:val="32"/>
        </w:rPr>
        <w:t>之后</w:t>
      </w:r>
      <w:r w:rsidRPr="00093180">
        <w:rPr>
          <w:rFonts w:ascii="楷体_GB2312" w:eastAsia="楷体_GB2312" w:hint="eastAsia"/>
          <w:color w:val="0000FF"/>
          <w:sz w:val="32"/>
          <w:szCs w:val="32"/>
        </w:rPr>
        <w:t>，</w:t>
      </w:r>
      <w:r>
        <w:rPr>
          <w:rFonts w:ascii="楷体_GB2312" w:eastAsia="楷体_GB2312" w:hint="eastAsia"/>
          <w:color w:val="0000FF"/>
          <w:sz w:val="32"/>
          <w:szCs w:val="32"/>
        </w:rPr>
        <w:t>打印</w:t>
      </w:r>
      <w:r w:rsidRPr="00284EB6">
        <w:rPr>
          <w:rFonts w:eastAsia="楷体_GB2312"/>
          <w:color w:val="0000FF"/>
          <w:sz w:val="32"/>
          <w:szCs w:val="32"/>
        </w:rPr>
        <w:t>3</w:t>
      </w:r>
      <w:r>
        <w:rPr>
          <w:rFonts w:ascii="楷体_GB2312" w:eastAsia="楷体_GB2312" w:hint="eastAsia"/>
          <w:color w:val="0000FF"/>
          <w:sz w:val="32"/>
          <w:szCs w:val="32"/>
        </w:rPr>
        <w:t>张，</w:t>
      </w:r>
      <w:r w:rsidRPr="00093180">
        <w:rPr>
          <w:rFonts w:ascii="楷体_GB2312" w:eastAsia="楷体_GB2312" w:hint="eastAsia"/>
          <w:color w:val="0000FF"/>
          <w:sz w:val="32"/>
          <w:szCs w:val="32"/>
        </w:rPr>
        <w:t>标注好页码</w:t>
      </w:r>
    </w:p>
    <w:p w:rsidR="004513F3" w:rsidRPr="009524CB" w:rsidRDefault="004513F3"/>
    <w:sectPr w:rsidR="004513F3" w:rsidRPr="009524CB" w:rsidSect="00284EB6">
      <w:pgSz w:w="11906" w:h="16838"/>
      <w:pgMar w:top="1440" w:right="1646" w:bottom="1440" w:left="1620" w:header="851" w:footer="992" w:gutter="0"/>
      <w:cols w:space="425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13F3" w:rsidRDefault="004513F3">
      <w:r>
        <w:separator/>
      </w:r>
    </w:p>
  </w:endnote>
  <w:endnote w:type="continuationSeparator" w:id="0">
    <w:p w:rsidR="004513F3" w:rsidRDefault="004513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13F3" w:rsidRDefault="004513F3">
      <w:r>
        <w:separator/>
      </w:r>
    </w:p>
  </w:footnote>
  <w:footnote w:type="continuationSeparator" w:id="0">
    <w:p w:rsidR="004513F3" w:rsidRDefault="004513F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524CB"/>
    <w:rsid w:val="00000230"/>
    <w:rsid w:val="00014B27"/>
    <w:rsid w:val="00016BEB"/>
    <w:rsid w:val="000221D9"/>
    <w:rsid w:val="00035531"/>
    <w:rsid w:val="00043C6C"/>
    <w:rsid w:val="00093180"/>
    <w:rsid w:val="00095B0A"/>
    <w:rsid w:val="000A7A7D"/>
    <w:rsid w:val="000B7E2F"/>
    <w:rsid w:val="000C09CA"/>
    <w:rsid w:val="000C498B"/>
    <w:rsid w:val="000D4F57"/>
    <w:rsid w:val="001125F3"/>
    <w:rsid w:val="001130F0"/>
    <w:rsid w:val="00136BB1"/>
    <w:rsid w:val="00150A7F"/>
    <w:rsid w:val="001622B8"/>
    <w:rsid w:val="00164E73"/>
    <w:rsid w:val="00171C02"/>
    <w:rsid w:val="0017417E"/>
    <w:rsid w:val="00174668"/>
    <w:rsid w:val="00181725"/>
    <w:rsid w:val="001A1D8D"/>
    <w:rsid w:val="001A4A1F"/>
    <w:rsid w:val="001D3A7D"/>
    <w:rsid w:val="002044AA"/>
    <w:rsid w:val="002152EE"/>
    <w:rsid w:val="0022701B"/>
    <w:rsid w:val="0023101F"/>
    <w:rsid w:val="00233119"/>
    <w:rsid w:val="002343CD"/>
    <w:rsid w:val="0024336C"/>
    <w:rsid w:val="0026185C"/>
    <w:rsid w:val="00263410"/>
    <w:rsid w:val="002638A6"/>
    <w:rsid w:val="00265EE8"/>
    <w:rsid w:val="00284EB6"/>
    <w:rsid w:val="00292DF8"/>
    <w:rsid w:val="002A0753"/>
    <w:rsid w:val="002A718D"/>
    <w:rsid w:val="002D4DD0"/>
    <w:rsid w:val="002E1B8D"/>
    <w:rsid w:val="002E7DAD"/>
    <w:rsid w:val="00310AD7"/>
    <w:rsid w:val="00314CDE"/>
    <w:rsid w:val="00361CD2"/>
    <w:rsid w:val="00372086"/>
    <w:rsid w:val="00373DEE"/>
    <w:rsid w:val="0038234B"/>
    <w:rsid w:val="003B6A16"/>
    <w:rsid w:val="003C3DFB"/>
    <w:rsid w:val="003D5428"/>
    <w:rsid w:val="003D6708"/>
    <w:rsid w:val="003E5323"/>
    <w:rsid w:val="003E5717"/>
    <w:rsid w:val="003F4355"/>
    <w:rsid w:val="003F452A"/>
    <w:rsid w:val="004043DE"/>
    <w:rsid w:val="00425329"/>
    <w:rsid w:val="00447D20"/>
    <w:rsid w:val="004513F3"/>
    <w:rsid w:val="004562DE"/>
    <w:rsid w:val="00465B84"/>
    <w:rsid w:val="0047092B"/>
    <w:rsid w:val="00490DD4"/>
    <w:rsid w:val="0049305B"/>
    <w:rsid w:val="0049675B"/>
    <w:rsid w:val="004A2F96"/>
    <w:rsid w:val="004A7DE7"/>
    <w:rsid w:val="004D0C38"/>
    <w:rsid w:val="004E4C17"/>
    <w:rsid w:val="004F724D"/>
    <w:rsid w:val="00514E93"/>
    <w:rsid w:val="00523886"/>
    <w:rsid w:val="0052441D"/>
    <w:rsid w:val="005539D6"/>
    <w:rsid w:val="00556C67"/>
    <w:rsid w:val="00567210"/>
    <w:rsid w:val="00573E2C"/>
    <w:rsid w:val="00574F80"/>
    <w:rsid w:val="00596106"/>
    <w:rsid w:val="005A5B35"/>
    <w:rsid w:val="005B7953"/>
    <w:rsid w:val="005C28FA"/>
    <w:rsid w:val="005C7DC1"/>
    <w:rsid w:val="005D3C92"/>
    <w:rsid w:val="005E57BF"/>
    <w:rsid w:val="00602B66"/>
    <w:rsid w:val="0061092E"/>
    <w:rsid w:val="00616656"/>
    <w:rsid w:val="00634757"/>
    <w:rsid w:val="00646388"/>
    <w:rsid w:val="00674AD6"/>
    <w:rsid w:val="00675B1C"/>
    <w:rsid w:val="0068057F"/>
    <w:rsid w:val="00681E92"/>
    <w:rsid w:val="00697C41"/>
    <w:rsid w:val="006A365F"/>
    <w:rsid w:val="006E3151"/>
    <w:rsid w:val="007011F8"/>
    <w:rsid w:val="00702BE5"/>
    <w:rsid w:val="00712709"/>
    <w:rsid w:val="00721DF9"/>
    <w:rsid w:val="0073061B"/>
    <w:rsid w:val="007308BB"/>
    <w:rsid w:val="00732AD6"/>
    <w:rsid w:val="007367F9"/>
    <w:rsid w:val="00736E8E"/>
    <w:rsid w:val="00745CC0"/>
    <w:rsid w:val="00747B09"/>
    <w:rsid w:val="00756C39"/>
    <w:rsid w:val="007638D9"/>
    <w:rsid w:val="00767341"/>
    <w:rsid w:val="00773951"/>
    <w:rsid w:val="007829A6"/>
    <w:rsid w:val="00782C02"/>
    <w:rsid w:val="00792E36"/>
    <w:rsid w:val="00797E56"/>
    <w:rsid w:val="007A29BE"/>
    <w:rsid w:val="007A70BA"/>
    <w:rsid w:val="007B21D0"/>
    <w:rsid w:val="007B48E6"/>
    <w:rsid w:val="007C47FB"/>
    <w:rsid w:val="00807901"/>
    <w:rsid w:val="00815154"/>
    <w:rsid w:val="00815865"/>
    <w:rsid w:val="00823CD6"/>
    <w:rsid w:val="00871A39"/>
    <w:rsid w:val="008956E1"/>
    <w:rsid w:val="00897BF6"/>
    <w:rsid w:val="008A0EE4"/>
    <w:rsid w:val="008A4E49"/>
    <w:rsid w:val="008A51F1"/>
    <w:rsid w:val="008A6FFD"/>
    <w:rsid w:val="008D1620"/>
    <w:rsid w:val="008D5C2E"/>
    <w:rsid w:val="008F0057"/>
    <w:rsid w:val="008F1261"/>
    <w:rsid w:val="008F32BA"/>
    <w:rsid w:val="0090268F"/>
    <w:rsid w:val="00912B80"/>
    <w:rsid w:val="00922975"/>
    <w:rsid w:val="0092774D"/>
    <w:rsid w:val="00931C0F"/>
    <w:rsid w:val="0094190B"/>
    <w:rsid w:val="00941FBF"/>
    <w:rsid w:val="00947BAE"/>
    <w:rsid w:val="009524CB"/>
    <w:rsid w:val="009661DD"/>
    <w:rsid w:val="00975613"/>
    <w:rsid w:val="00980786"/>
    <w:rsid w:val="00991969"/>
    <w:rsid w:val="00991CE8"/>
    <w:rsid w:val="009A356E"/>
    <w:rsid w:val="009E75E6"/>
    <w:rsid w:val="00A16BF7"/>
    <w:rsid w:val="00A37048"/>
    <w:rsid w:val="00A41F1A"/>
    <w:rsid w:val="00A43644"/>
    <w:rsid w:val="00A51813"/>
    <w:rsid w:val="00A52269"/>
    <w:rsid w:val="00A52E26"/>
    <w:rsid w:val="00A763B6"/>
    <w:rsid w:val="00AA0169"/>
    <w:rsid w:val="00AA3ABB"/>
    <w:rsid w:val="00AA7923"/>
    <w:rsid w:val="00AA7E1B"/>
    <w:rsid w:val="00AC1E4F"/>
    <w:rsid w:val="00AC404F"/>
    <w:rsid w:val="00AC5026"/>
    <w:rsid w:val="00AE198D"/>
    <w:rsid w:val="00AE7FE7"/>
    <w:rsid w:val="00AF1042"/>
    <w:rsid w:val="00AF321F"/>
    <w:rsid w:val="00B22976"/>
    <w:rsid w:val="00B2607D"/>
    <w:rsid w:val="00B46F5C"/>
    <w:rsid w:val="00B55CFA"/>
    <w:rsid w:val="00B70A5B"/>
    <w:rsid w:val="00B86B7F"/>
    <w:rsid w:val="00B9075D"/>
    <w:rsid w:val="00B93051"/>
    <w:rsid w:val="00B937CF"/>
    <w:rsid w:val="00B9472D"/>
    <w:rsid w:val="00B95483"/>
    <w:rsid w:val="00BA056C"/>
    <w:rsid w:val="00BA09A8"/>
    <w:rsid w:val="00BA1A12"/>
    <w:rsid w:val="00BA2B49"/>
    <w:rsid w:val="00BB3F2B"/>
    <w:rsid w:val="00BB6031"/>
    <w:rsid w:val="00BC10F9"/>
    <w:rsid w:val="00BD2F76"/>
    <w:rsid w:val="00BD6D53"/>
    <w:rsid w:val="00C021C7"/>
    <w:rsid w:val="00C10487"/>
    <w:rsid w:val="00C149DB"/>
    <w:rsid w:val="00C36B9C"/>
    <w:rsid w:val="00C377B6"/>
    <w:rsid w:val="00C37868"/>
    <w:rsid w:val="00C4643D"/>
    <w:rsid w:val="00C571EE"/>
    <w:rsid w:val="00C64FD7"/>
    <w:rsid w:val="00C71E8F"/>
    <w:rsid w:val="00C94532"/>
    <w:rsid w:val="00C94A6B"/>
    <w:rsid w:val="00CA28A2"/>
    <w:rsid w:val="00CB7E65"/>
    <w:rsid w:val="00CC44B9"/>
    <w:rsid w:val="00CE354F"/>
    <w:rsid w:val="00D013BD"/>
    <w:rsid w:val="00D0568D"/>
    <w:rsid w:val="00D25F30"/>
    <w:rsid w:val="00D44ECA"/>
    <w:rsid w:val="00D50822"/>
    <w:rsid w:val="00D85E95"/>
    <w:rsid w:val="00D87CD3"/>
    <w:rsid w:val="00D9170D"/>
    <w:rsid w:val="00DC05D9"/>
    <w:rsid w:val="00DC1C95"/>
    <w:rsid w:val="00DC1E00"/>
    <w:rsid w:val="00DD3B20"/>
    <w:rsid w:val="00DD5158"/>
    <w:rsid w:val="00DE011F"/>
    <w:rsid w:val="00E22E99"/>
    <w:rsid w:val="00E2719D"/>
    <w:rsid w:val="00E27852"/>
    <w:rsid w:val="00E27AF8"/>
    <w:rsid w:val="00E524F0"/>
    <w:rsid w:val="00E604D3"/>
    <w:rsid w:val="00E632B0"/>
    <w:rsid w:val="00E64DAB"/>
    <w:rsid w:val="00E717BA"/>
    <w:rsid w:val="00E72BA7"/>
    <w:rsid w:val="00E73F42"/>
    <w:rsid w:val="00E76140"/>
    <w:rsid w:val="00E83463"/>
    <w:rsid w:val="00E86FEF"/>
    <w:rsid w:val="00EA17A8"/>
    <w:rsid w:val="00EA4E08"/>
    <w:rsid w:val="00ED19BB"/>
    <w:rsid w:val="00ED1D75"/>
    <w:rsid w:val="00ED4DCC"/>
    <w:rsid w:val="00EF27CA"/>
    <w:rsid w:val="00F03ACF"/>
    <w:rsid w:val="00F0768F"/>
    <w:rsid w:val="00F13807"/>
    <w:rsid w:val="00F200DD"/>
    <w:rsid w:val="00F251AF"/>
    <w:rsid w:val="00F25550"/>
    <w:rsid w:val="00F3155C"/>
    <w:rsid w:val="00F50D8E"/>
    <w:rsid w:val="00F56717"/>
    <w:rsid w:val="00F5692B"/>
    <w:rsid w:val="00F65FA1"/>
    <w:rsid w:val="00F72CDE"/>
    <w:rsid w:val="00F75979"/>
    <w:rsid w:val="00F77CAA"/>
    <w:rsid w:val="00F850B0"/>
    <w:rsid w:val="00FA3F31"/>
    <w:rsid w:val="00FB0884"/>
    <w:rsid w:val="00FB1A8E"/>
    <w:rsid w:val="00FC0037"/>
    <w:rsid w:val="00FC4C63"/>
    <w:rsid w:val="00FE20D9"/>
    <w:rsid w:val="00FF196B"/>
    <w:rsid w:val="00FF3A1C"/>
    <w:rsid w:val="00FF6A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</Pages>
  <Words>7</Words>
  <Characters>44</Characters>
  <Application>Microsoft Office Outlook</Application>
  <DocSecurity>0</DocSecurity>
  <Lines>0</Lines>
  <Paragraphs>0</Paragraphs>
  <ScaleCrop>false</ScaleCrop>
  <Company>微软公司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代表作同行专家鉴定意见表（空白插页）</dc:title>
  <dc:subject/>
  <dc:creator>微软用户</dc:creator>
  <cp:keywords/>
  <dc:description/>
  <cp:lastModifiedBy>Windows 用户</cp:lastModifiedBy>
  <cp:revision>2</cp:revision>
  <dcterms:created xsi:type="dcterms:W3CDTF">2022-11-09T02:21:00Z</dcterms:created>
  <dcterms:modified xsi:type="dcterms:W3CDTF">2022-11-09T02:21:00Z</dcterms:modified>
</cp:coreProperties>
</file>